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CE539" w14:textId="77777777" w:rsidR="00CE275C" w:rsidRDefault="00CE275C" w:rsidP="00CE275C">
      <w:pPr>
        <w:spacing w:line="360" w:lineRule="auto"/>
        <w:ind w:left="2832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Załącznik Nr 1 do SWZ – Formularz ofertowy – wzór </w:t>
      </w:r>
    </w:p>
    <w:p w14:paraId="30A270C2" w14:textId="77777777" w:rsidR="00CE275C" w:rsidRDefault="00CE275C" w:rsidP="00CE275C">
      <w:pPr>
        <w:spacing w:after="116" w:line="360" w:lineRule="auto"/>
        <w:ind w:right="390"/>
        <w:rPr>
          <w:rFonts w:eastAsia="Arial" w:cs="Arial"/>
          <w:lang w:bidi="pl-PL"/>
        </w:rPr>
      </w:pPr>
    </w:p>
    <w:p w14:paraId="306CAC3A" w14:textId="77777777" w:rsidR="00904AD5" w:rsidRPr="00904AD5" w:rsidRDefault="00904AD5" w:rsidP="00904AD5">
      <w:pPr>
        <w:spacing w:after="116" w:line="360" w:lineRule="auto"/>
        <w:ind w:right="390"/>
        <w:rPr>
          <w:rFonts w:eastAsia="Arial" w:cs="Arial"/>
          <w:lang w:bidi="pl-PL"/>
        </w:rPr>
      </w:pPr>
      <w:r w:rsidRPr="00904AD5">
        <w:rPr>
          <w:rFonts w:eastAsia="Arial" w:cs="Arial"/>
          <w:lang w:bidi="pl-PL"/>
        </w:rPr>
        <w:t xml:space="preserve">Nr postępowania: </w:t>
      </w:r>
      <w:bookmarkStart w:id="0" w:name="_Hlk226721906"/>
      <w:r w:rsidRPr="00904AD5">
        <w:rPr>
          <w:rFonts w:eastAsia="Arial" w:cs="Arial"/>
          <w:lang w:bidi="pl-PL"/>
        </w:rPr>
        <w:t>OZ.2205.5.2026.</w:t>
      </w:r>
      <w:bookmarkEnd w:id="0"/>
      <w:r w:rsidRPr="00904AD5">
        <w:rPr>
          <w:rFonts w:eastAsia="Arial" w:cs="Arial"/>
          <w:lang w:bidi="pl-PL"/>
        </w:rPr>
        <w:t>BPh</w:t>
      </w:r>
    </w:p>
    <w:p w14:paraId="5417E81D" w14:textId="77777777" w:rsidR="00904AD5" w:rsidRPr="00904AD5" w:rsidRDefault="00904AD5" w:rsidP="00904AD5">
      <w:pPr>
        <w:spacing w:after="117" w:line="360" w:lineRule="auto"/>
        <w:ind w:left="254"/>
        <w:rPr>
          <w:rFonts w:eastAsia="Arial" w:cs="Arial"/>
          <w:lang w:bidi="pl-PL"/>
        </w:rPr>
      </w:pPr>
      <w:r w:rsidRPr="00904AD5">
        <w:rPr>
          <w:rFonts w:eastAsia="Arial" w:cs="Arial"/>
          <w:lang w:bidi="pl-PL"/>
        </w:rPr>
        <w:t xml:space="preserve"> </w:t>
      </w:r>
    </w:p>
    <w:p w14:paraId="34307F78" w14:textId="77777777" w:rsidR="00904AD5" w:rsidRPr="00904AD5" w:rsidRDefault="00904AD5" w:rsidP="00904AD5">
      <w:pPr>
        <w:keepNext/>
        <w:keepLines/>
        <w:spacing w:before="40" w:line="360" w:lineRule="auto"/>
        <w:outlineLvl w:val="2"/>
        <w:rPr>
          <w:rFonts w:eastAsia="DengXian Light" w:cs="Arial"/>
          <w:lang w:bidi="pl-PL"/>
        </w:rPr>
      </w:pPr>
      <w:r w:rsidRPr="00904AD5">
        <w:rPr>
          <w:rFonts w:eastAsia="DengXian Light" w:cs="Arial"/>
          <w:lang w:bidi="pl-PL"/>
        </w:rPr>
        <w:t>Formularz ofertowy</w:t>
      </w:r>
    </w:p>
    <w:p w14:paraId="4396FDC1" w14:textId="77777777" w:rsidR="00904AD5" w:rsidRPr="00904AD5" w:rsidRDefault="00904AD5" w:rsidP="00904AD5">
      <w:pPr>
        <w:tabs>
          <w:tab w:val="left" w:pos="9781"/>
        </w:tabs>
        <w:spacing w:line="360" w:lineRule="auto"/>
        <w:ind w:right="181"/>
        <w:rPr>
          <w:rFonts w:eastAsia="Arial" w:cs="Arial"/>
          <w:bCs/>
          <w:lang w:eastAsia="en-GB" w:bidi="pl-PL"/>
        </w:rPr>
      </w:pPr>
      <w:r w:rsidRPr="00904AD5">
        <w:rPr>
          <w:rFonts w:eastAsia="Arial" w:cs="Arial"/>
          <w:lang w:bidi="pl-PL"/>
        </w:rPr>
        <w:t xml:space="preserve">w postępowaniu o udzielenie zamówienia publicznego </w:t>
      </w:r>
      <w:bookmarkStart w:id="1" w:name="_Hlk223356335"/>
      <w:r w:rsidRPr="00904AD5">
        <w:rPr>
          <w:rFonts w:eastAsia="Arial" w:cs="Arial"/>
          <w:lang w:bidi="pl-PL"/>
        </w:rPr>
        <w:t xml:space="preserve">na zorganizowanie i przeprowadzenie </w:t>
      </w:r>
      <w:r w:rsidRPr="00904AD5">
        <w:rPr>
          <w:rFonts w:eastAsia="Arial" w:cs="Arial"/>
          <w:bCs/>
          <w:lang w:eastAsia="en-GB" w:bidi="pl-PL"/>
        </w:rPr>
        <w:t>szkolenia „</w:t>
      </w:r>
      <w:r w:rsidRPr="00904AD5">
        <w:rPr>
          <w:rFonts w:eastAsia="Arial" w:cs="Arial"/>
          <w:lang w:bidi="pl-PL"/>
        </w:rPr>
        <w:t>Uprawnienia elektroenergetyczne do 1 KV eksploatacja (G1) z elementami zielonej energii</w:t>
      </w:r>
      <w:r w:rsidRPr="00904AD5">
        <w:rPr>
          <w:rFonts w:eastAsia="Arial" w:cs="Arial"/>
          <w:bCs/>
          <w:lang w:eastAsia="en-GB" w:bidi="pl-PL"/>
        </w:rPr>
        <w:t>” dla 5 osób bezrobotnych, zarejestrowanych w Powiatowym Urzędzie Pracy w Gdyni.</w:t>
      </w:r>
    </w:p>
    <w:bookmarkEnd w:id="1"/>
    <w:p w14:paraId="1291A2D1" w14:textId="77777777" w:rsidR="00904AD5" w:rsidRPr="00904AD5" w:rsidRDefault="00904AD5" w:rsidP="00904AD5">
      <w:pPr>
        <w:tabs>
          <w:tab w:val="left" w:pos="9781"/>
        </w:tabs>
        <w:spacing w:line="360" w:lineRule="auto"/>
        <w:ind w:right="181"/>
        <w:jc w:val="center"/>
        <w:rPr>
          <w:rFonts w:eastAsia="Arial" w:cs="Arial"/>
          <w:lang w:bidi="pl-PL"/>
        </w:rPr>
      </w:pPr>
    </w:p>
    <w:p w14:paraId="781FED43" w14:textId="77777777" w:rsidR="00904AD5" w:rsidRPr="00904AD5" w:rsidRDefault="00904AD5" w:rsidP="00904AD5">
      <w:pPr>
        <w:numPr>
          <w:ilvl w:val="0"/>
          <w:numId w:val="31"/>
        </w:numPr>
        <w:suppressAutoHyphens/>
        <w:spacing w:after="27" w:line="360" w:lineRule="auto"/>
        <w:ind w:left="567" w:right="65" w:hanging="281"/>
        <w:rPr>
          <w:rFonts w:eastAsia="Arial" w:cs="Arial"/>
          <w:lang w:bidi="pl-PL"/>
        </w:rPr>
      </w:pPr>
      <w:r w:rsidRPr="00904AD5">
        <w:rPr>
          <w:rFonts w:eastAsia="Arial" w:cs="Arial"/>
          <w:lang w:bidi="pl-PL"/>
        </w:rPr>
        <w:t xml:space="preserve">Dane dotyczące Wykonawcy: </w:t>
      </w:r>
    </w:p>
    <w:tbl>
      <w:tblPr>
        <w:tblStyle w:val="TableGrid"/>
        <w:tblW w:w="9064" w:type="dxa"/>
        <w:tblInd w:w="259" w:type="dxa"/>
        <w:tblCellMar>
          <w:top w:w="13" w:type="dxa"/>
          <w:left w:w="108" w:type="dxa"/>
          <w:right w:w="139" w:type="dxa"/>
        </w:tblCellMar>
        <w:tblLook w:val="04A0" w:firstRow="1" w:lastRow="0" w:firstColumn="1" w:lastColumn="0" w:noHBand="0" w:noVBand="1"/>
        <w:tblDescription w:val="Formularz ofertowy"/>
      </w:tblPr>
      <w:tblGrid>
        <w:gridCol w:w="2492"/>
        <w:gridCol w:w="6572"/>
      </w:tblGrid>
      <w:tr w:rsidR="00904AD5" w:rsidRPr="00904AD5" w14:paraId="6D62E611" w14:textId="77777777">
        <w:trPr>
          <w:trHeight w:val="425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BDE0C29" w14:textId="77777777" w:rsidR="00904AD5" w:rsidRPr="00904AD5" w:rsidRDefault="00904AD5" w:rsidP="00904AD5">
            <w:pPr>
              <w:spacing w:line="360" w:lineRule="auto"/>
              <w:ind w:left="3"/>
              <w:rPr>
                <w:lang w:bidi="pl-PL"/>
              </w:rPr>
            </w:pPr>
            <w:r w:rsidRPr="00904AD5">
              <w:rPr>
                <w:lang w:bidi="pl-PL"/>
              </w:rPr>
              <w:t xml:space="preserve">Nazwa </w:t>
            </w:r>
          </w:p>
        </w:tc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858599" w14:textId="77777777" w:rsidR="00904AD5" w:rsidRPr="00904AD5" w:rsidRDefault="00904AD5" w:rsidP="00904AD5">
            <w:pPr>
              <w:spacing w:line="360" w:lineRule="auto"/>
              <w:rPr>
                <w:lang w:bidi="pl-PL"/>
              </w:rPr>
            </w:pPr>
            <w:r w:rsidRPr="00904AD5">
              <w:rPr>
                <w:lang w:bidi="pl-PL"/>
              </w:rPr>
              <w:t xml:space="preserve"> </w:t>
            </w:r>
          </w:p>
        </w:tc>
      </w:tr>
      <w:tr w:rsidR="00904AD5" w:rsidRPr="00904AD5" w14:paraId="6CE84D30" w14:textId="77777777">
        <w:trPr>
          <w:trHeight w:val="422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6210FD1" w14:textId="77777777" w:rsidR="00904AD5" w:rsidRPr="00904AD5" w:rsidRDefault="00904AD5" w:rsidP="00904AD5">
            <w:pPr>
              <w:spacing w:line="360" w:lineRule="auto"/>
              <w:ind w:left="3"/>
              <w:rPr>
                <w:lang w:bidi="pl-PL"/>
              </w:rPr>
            </w:pPr>
            <w:r w:rsidRPr="00904AD5">
              <w:rPr>
                <w:lang w:bidi="pl-PL"/>
              </w:rPr>
              <w:t xml:space="preserve">Adres </w:t>
            </w:r>
          </w:p>
        </w:tc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687F4C" w14:textId="77777777" w:rsidR="00904AD5" w:rsidRPr="00904AD5" w:rsidRDefault="00904AD5" w:rsidP="00904AD5">
            <w:pPr>
              <w:spacing w:line="360" w:lineRule="auto"/>
              <w:rPr>
                <w:lang w:bidi="pl-PL"/>
              </w:rPr>
            </w:pPr>
            <w:r w:rsidRPr="00904AD5">
              <w:rPr>
                <w:lang w:bidi="pl-PL"/>
              </w:rPr>
              <w:t xml:space="preserve"> </w:t>
            </w:r>
          </w:p>
        </w:tc>
      </w:tr>
      <w:tr w:rsidR="00904AD5" w:rsidRPr="00904AD5" w14:paraId="1540519C" w14:textId="77777777">
        <w:trPr>
          <w:trHeight w:val="425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6E62EB0" w14:textId="77777777" w:rsidR="00904AD5" w:rsidRPr="00904AD5" w:rsidRDefault="00904AD5" w:rsidP="00904AD5">
            <w:pPr>
              <w:spacing w:line="360" w:lineRule="auto"/>
              <w:ind w:left="3"/>
              <w:rPr>
                <w:lang w:bidi="pl-PL"/>
              </w:rPr>
            </w:pPr>
            <w:r w:rsidRPr="00904AD5">
              <w:rPr>
                <w:lang w:bidi="pl-PL"/>
              </w:rPr>
              <w:t xml:space="preserve">Adres email </w:t>
            </w:r>
          </w:p>
        </w:tc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99E057" w14:textId="77777777" w:rsidR="00904AD5" w:rsidRPr="00904AD5" w:rsidRDefault="00904AD5" w:rsidP="00904AD5">
            <w:pPr>
              <w:spacing w:line="360" w:lineRule="auto"/>
              <w:rPr>
                <w:lang w:bidi="pl-PL"/>
              </w:rPr>
            </w:pPr>
            <w:r w:rsidRPr="00904AD5">
              <w:rPr>
                <w:lang w:bidi="pl-PL"/>
              </w:rPr>
              <w:t xml:space="preserve"> </w:t>
            </w:r>
          </w:p>
        </w:tc>
      </w:tr>
      <w:tr w:rsidR="00904AD5" w:rsidRPr="00904AD5" w14:paraId="536CD326" w14:textId="77777777">
        <w:trPr>
          <w:trHeight w:val="425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F8785A4" w14:textId="77777777" w:rsidR="00904AD5" w:rsidRPr="00904AD5" w:rsidRDefault="00904AD5" w:rsidP="00904AD5">
            <w:pPr>
              <w:spacing w:line="360" w:lineRule="auto"/>
              <w:ind w:left="3"/>
              <w:rPr>
                <w:lang w:bidi="pl-PL"/>
              </w:rPr>
            </w:pPr>
            <w:r w:rsidRPr="00904AD5">
              <w:rPr>
                <w:lang w:bidi="pl-PL"/>
              </w:rPr>
              <w:t>Adres e-Doręczeń</w:t>
            </w:r>
          </w:p>
        </w:tc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ED8B7" w14:textId="77777777" w:rsidR="00904AD5" w:rsidRPr="00904AD5" w:rsidRDefault="00904AD5" w:rsidP="00904AD5">
            <w:pPr>
              <w:spacing w:line="360" w:lineRule="auto"/>
              <w:rPr>
                <w:lang w:bidi="pl-PL"/>
              </w:rPr>
            </w:pPr>
          </w:p>
        </w:tc>
      </w:tr>
      <w:tr w:rsidR="00904AD5" w:rsidRPr="00904AD5" w14:paraId="24B88577" w14:textId="77777777">
        <w:trPr>
          <w:trHeight w:val="422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0ED3D96" w14:textId="77777777" w:rsidR="00904AD5" w:rsidRPr="00904AD5" w:rsidRDefault="00904AD5" w:rsidP="00904AD5">
            <w:pPr>
              <w:spacing w:line="360" w:lineRule="auto"/>
              <w:ind w:left="3"/>
              <w:rPr>
                <w:lang w:bidi="pl-PL"/>
              </w:rPr>
            </w:pPr>
            <w:r w:rsidRPr="00904AD5">
              <w:rPr>
                <w:lang w:bidi="pl-PL"/>
              </w:rPr>
              <w:t xml:space="preserve">Numer telefonu </w:t>
            </w:r>
          </w:p>
        </w:tc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6062BB" w14:textId="77777777" w:rsidR="00904AD5" w:rsidRPr="00904AD5" w:rsidRDefault="00904AD5" w:rsidP="00904AD5">
            <w:pPr>
              <w:spacing w:line="360" w:lineRule="auto"/>
              <w:rPr>
                <w:lang w:bidi="pl-PL"/>
              </w:rPr>
            </w:pPr>
            <w:r w:rsidRPr="00904AD5">
              <w:rPr>
                <w:lang w:bidi="pl-PL"/>
              </w:rPr>
              <w:t xml:space="preserve"> </w:t>
            </w:r>
          </w:p>
        </w:tc>
      </w:tr>
      <w:tr w:rsidR="00904AD5" w:rsidRPr="00904AD5" w14:paraId="43E395FD" w14:textId="77777777">
        <w:trPr>
          <w:trHeight w:val="425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5E4DE80" w14:textId="77777777" w:rsidR="00904AD5" w:rsidRPr="00904AD5" w:rsidRDefault="00904AD5" w:rsidP="00904AD5">
            <w:pPr>
              <w:spacing w:line="360" w:lineRule="auto"/>
              <w:ind w:left="3"/>
              <w:rPr>
                <w:lang w:bidi="pl-PL"/>
              </w:rPr>
            </w:pPr>
            <w:r w:rsidRPr="00904AD5">
              <w:rPr>
                <w:lang w:bidi="pl-PL"/>
              </w:rPr>
              <w:t xml:space="preserve">REGON </w:t>
            </w:r>
          </w:p>
        </w:tc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38BE26" w14:textId="77777777" w:rsidR="00904AD5" w:rsidRPr="00904AD5" w:rsidRDefault="00904AD5" w:rsidP="00904AD5">
            <w:pPr>
              <w:spacing w:line="360" w:lineRule="auto"/>
              <w:rPr>
                <w:lang w:bidi="pl-PL"/>
              </w:rPr>
            </w:pPr>
            <w:r w:rsidRPr="00904AD5">
              <w:rPr>
                <w:lang w:bidi="pl-PL"/>
              </w:rPr>
              <w:t xml:space="preserve"> </w:t>
            </w:r>
          </w:p>
        </w:tc>
      </w:tr>
      <w:tr w:rsidR="00904AD5" w:rsidRPr="00904AD5" w14:paraId="79B12794" w14:textId="77777777">
        <w:trPr>
          <w:trHeight w:val="425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CFDF11E" w14:textId="77777777" w:rsidR="00904AD5" w:rsidRPr="00904AD5" w:rsidRDefault="00904AD5" w:rsidP="00904AD5">
            <w:pPr>
              <w:spacing w:line="360" w:lineRule="auto"/>
              <w:ind w:left="3"/>
              <w:rPr>
                <w:lang w:bidi="pl-PL"/>
              </w:rPr>
            </w:pPr>
            <w:r w:rsidRPr="00904AD5">
              <w:rPr>
                <w:lang w:bidi="pl-PL"/>
              </w:rPr>
              <w:t xml:space="preserve">NIP </w:t>
            </w:r>
          </w:p>
        </w:tc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17B616" w14:textId="77777777" w:rsidR="00904AD5" w:rsidRPr="00904AD5" w:rsidRDefault="00904AD5" w:rsidP="00904AD5">
            <w:pPr>
              <w:spacing w:line="360" w:lineRule="auto"/>
              <w:rPr>
                <w:lang w:bidi="pl-PL"/>
              </w:rPr>
            </w:pPr>
            <w:r w:rsidRPr="00904AD5">
              <w:rPr>
                <w:lang w:bidi="pl-PL"/>
              </w:rPr>
              <w:t xml:space="preserve"> </w:t>
            </w:r>
          </w:p>
        </w:tc>
      </w:tr>
      <w:tr w:rsidR="00904AD5" w:rsidRPr="00904AD5" w14:paraId="3CD1BA30" w14:textId="77777777">
        <w:trPr>
          <w:trHeight w:val="838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C4864CF" w14:textId="77777777" w:rsidR="00904AD5" w:rsidRPr="00904AD5" w:rsidRDefault="00904AD5" w:rsidP="00904AD5">
            <w:pPr>
              <w:spacing w:line="360" w:lineRule="auto"/>
              <w:ind w:left="3"/>
              <w:rPr>
                <w:lang w:bidi="pl-PL"/>
              </w:rPr>
            </w:pPr>
            <w:r w:rsidRPr="00904AD5">
              <w:rPr>
                <w:lang w:bidi="pl-PL"/>
              </w:rPr>
              <w:t xml:space="preserve">Nr rachunku bankowego </w:t>
            </w:r>
          </w:p>
        </w:tc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501F69" w14:textId="77777777" w:rsidR="00904AD5" w:rsidRPr="00904AD5" w:rsidRDefault="00904AD5" w:rsidP="00904AD5">
            <w:pPr>
              <w:spacing w:line="360" w:lineRule="auto"/>
              <w:rPr>
                <w:lang w:bidi="pl-PL"/>
              </w:rPr>
            </w:pPr>
            <w:r w:rsidRPr="00904AD5">
              <w:rPr>
                <w:lang w:bidi="pl-PL"/>
              </w:rPr>
              <w:t xml:space="preserve"> </w:t>
            </w:r>
          </w:p>
        </w:tc>
      </w:tr>
      <w:tr w:rsidR="00904AD5" w:rsidRPr="00904AD5" w14:paraId="53FA952F" w14:textId="77777777">
        <w:trPr>
          <w:trHeight w:val="838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4E0A25F" w14:textId="77777777" w:rsidR="00904AD5" w:rsidRPr="00904AD5" w:rsidRDefault="00904AD5" w:rsidP="00904AD5">
            <w:pPr>
              <w:spacing w:line="360" w:lineRule="auto"/>
              <w:ind w:left="3"/>
              <w:rPr>
                <w:lang w:bidi="pl-PL"/>
              </w:rPr>
            </w:pPr>
            <w:r w:rsidRPr="00904AD5">
              <w:rPr>
                <w:lang w:bidi="pl-PL"/>
              </w:rPr>
              <w:t xml:space="preserve">Osoba wskazana do kontaktu </w:t>
            </w:r>
          </w:p>
        </w:tc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C1F5AC" w14:textId="77777777" w:rsidR="00904AD5" w:rsidRPr="00904AD5" w:rsidRDefault="00904AD5" w:rsidP="00904AD5">
            <w:pPr>
              <w:spacing w:line="360" w:lineRule="auto"/>
              <w:rPr>
                <w:lang w:bidi="pl-PL"/>
              </w:rPr>
            </w:pPr>
            <w:r w:rsidRPr="00904AD5">
              <w:rPr>
                <w:lang w:bidi="pl-PL"/>
              </w:rPr>
              <w:t xml:space="preserve"> </w:t>
            </w:r>
          </w:p>
        </w:tc>
      </w:tr>
      <w:tr w:rsidR="00904AD5" w:rsidRPr="00904AD5" w14:paraId="0D397960" w14:textId="77777777">
        <w:trPr>
          <w:trHeight w:val="1253"/>
        </w:trPr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F3A13C6" w14:textId="77777777" w:rsidR="00904AD5" w:rsidRPr="00904AD5" w:rsidRDefault="00904AD5" w:rsidP="00904AD5">
            <w:pPr>
              <w:spacing w:line="360" w:lineRule="auto"/>
              <w:ind w:left="3" w:right="266"/>
              <w:rPr>
                <w:lang w:bidi="pl-PL"/>
              </w:rPr>
            </w:pPr>
            <w:r w:rsidRPr="00904AD5">
              <w:rPr>
                <w:lang w:bidi="pl-PL"/>
              </w:rPr>
              <w:t xml:space="preserve">Adres email osoby wskazanej do kontaktu </w:t>
            </w:r>
          </w:p>
        </w:tc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157BC2" w14:textId="77777777" w:rsidR="00904AD5" w:rsidRPr="00904AD5" w:rsidRDefault="00904AD5" w:rsidP="00904AD5">
            <w:pPr>
              <w:spacing w:line="360" w:lineRule="auto"/>
              <w:rPr>
                <w:lang w:bidi="pl-PL"/>
              </w:rPr>
            </w:pPr>
            <w:r w:rsidRPr="00904AD5">
              <w:rPr>
                <w:lang w:bidi="pl-PL"/>
              </w:rPr>
              <w:t xml:space="preserve"> </w:t>
            </w:r>
          </w:p>
        </w:tc>
      </w:tr>
    </w:tbl>
    <w:p w14:paraId="70F21EAF" w14:textId="77777777" w:rsidR="00904AD5" w:rsidRPr="00904AD5" w:rsidRDefault="00904AD5" w:rsidP="00904AD5">
      <w:pPr>
        <w:numPr>
          <w:ilvl w:val="0"/>
          <w:numId w:val="31"/>
        </w:numPr>
        <w:suppressAutoHyphens/>
        <w:spacing w:after="27" w:line="360" w:lineRule="auto"/>
        <w:ind w:left="567" w:right="65" w:hanging="281"/>
        <w:rPr>
          <w:rFonts w:eastAsia="Arial" w:cs="Arial"/>
          <w:lang w:bidi="pl-PL"/>
        </w:rPr>
      </w:pPr>
      <w:r w:rsidRPr="00904AD5">
        <w:rPr>
          <w:rFonts w:eastAsia="Arial" w:cs="Arial"/>
          <w:lang w:bidi="pl-PL"/>
        </w:rPr>
        <w:t xml:space="preserve">Dane dotyczące Wykonawcy w przypadku oferty składanej wspólnie przez Wykonawców: </w:t>
      </w:r>
    </w:p>
    <w:tbl>
      <w:tblPr>
        <w:tblStyle w:val="TableGrid"/>
        <w:tblW w:w="9213" w:type="dxa"/>
        <w:tblInd w:w="259" w:type="dxa"/>
        <w:tblCellMar>
          <w:top w:w="13" w:type="dxa"/>
          <w:left w:w="108" w:type="dxa"/>
          <w:right w:w="115" w:type="dxa"/>
        </w:tblCellMar>
        <w:tblLook w:val="04A0" w:firstRow="1" w:lastRow="0" w:firstColumn="1" w:lastColumn="0" w:noHBand="0" w:noVBand="1"/>
        <w:tblDescription w:val="Formularz ofertowy - dane dotyczące Wykonawcy w przypadku oferty składanej wspólnie przez Wykonawców"/>
      </w:tblPr>
      <w:tblGrid>
        <w:gridCol w:w="2519"/>
        <w:gridCol w:w="6694"/>
      </w:tblGrid>
      <w:tr w:rsidR="00904AD5" w:rsidRPr="00904AD5" w14:paraId="3A8693CA" w14:textId="77777777">
        <w:trPr>
          <w:trHeight w:val="423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139002FF" w14:textId="77777777" w:rsidR="00904AD5" w:rsidRPr="00904AD5" w:rsidRDefault="00904AD5" w:rsidP="00904AD5">
            <w:pPr>
              <w:spacing w:line="360" w:lineRule="auto"/>
              <w:ind w:left="3"/>
              <w:rPr>
                <w:lang w:bidi="pl-PL"/>
              </w:rPr>
            </w:pPr>
            <w:r w:rsidRPr="00904AD5">
              <w:rPr>
                <w:lang w:bidi="pl-PL"/>
              </w:rPr>
              <w:t xml:space="preserve">Nazwa </w:t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CFBCB1" w14:textId="77777777" w:rsidR="00904AD5" w:rsidRPr="00904AD5" w:rsidRDefault="00904AD5" w:rsidP="00904AD5">
            <w:pPr>
              <w:spacing w:line="360" w:lineRule="auto"/>
              <w:rPr>
                <w:lang w:bidi="pl-PL"/>
              </w:rPr>
            </w:pPr>
            <w:r w:rsidRPr="00904AD5">
              <w:rPr>
                <w:lang w:bidi="pl-PL"/>
              </w:rPr>
              <w:t xml:space="preserve"> </w:t>
            </w:r>
          </w:p>
        </w:tc>
      </w:tr>
      <w:tr w:rsidR="00904AD5" w:rsidRPr="00904AD5" w14:paraId="1314E668" w14:textId="77777777">
        <w:trPr>
          <w:trHeight w:val="425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7E07CC8" w14:textId="77777777" w:rsidR="00904AD5" w:rsidRPr="00904AD5" w:rsidRDefault="00904AD5" w:rsidP="00904AD5">
            <w:pPr>
              <w:spacing w:line="360" w:lineRule="auto"/>
              <w:ind w:left="3"/>
              <w:rPr>
                <w:lang w:bidi="pl-PL"/>
              </w:rPr>
            </w:pPr>
            <w:r w:rsidRPr="00904AD5">
              <w:rPr>
                <w:lang w:bidi="pl-PL"/>
              </w:rPr>
              <w:t xml:space="preserve">Adres </w:t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1FDAAC" w14:textId="77777777" w:rsidR="00904AD5" w:rsidRPr="00904AD5" w:rsidRDefault="00904AD5" w:rsidP="00904AD5">
            <w:pPr>
              <w:spacing w:line="360" w:lineRule="auto"/>
              <w:rPr>
                <w:lang w:bidi="pl-PL"/>
              </w:rPr>
            </w:pPr>
            <w:r w:rsidRPr="00904AD5">
              <w:rPr>
                <w:lang w:bidi="pl-PL"/>
              </w:rPr>
              <w:t xml:space="preserve"> </w:t>
            </w:r>
          </w:p>
        </w:tc>
      </w:tr>
      <w:tr w:rsidR="00904AD5" w:rsidRPr="00904AD5" w14:paraId="2C332590" w14:textId="77777777">
        <w:trPr>
          <w:trHeight w:val="425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3D7E92B" w14:textId="77777777" w:rsidR="00904AD5" w:rsidRPr="00904AD5" w:rsidRDefault="00904AD5" w:rsidP="00904AD5">
            <w:pPr>
              <w:spacing w:line="360" w:lineRule="auto"/>
              <w:ind w:left="3"/>
              <w:rPr>
                <w:lang w:bidi="pl-PL"/>
              </w:rPr>
            </w:pPr>
            <w:r w:rsidRPr="00904AD5">
              <w:rPr>
                <w:lang w:bidi="pl-PL"/>
              </w:rPr>
              <w:t>Adres e-Doręczeń</w:t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8D1BE" w14:textId="77777777" w:rsidR="00904AD5" w:rsidRPr="00904AD5" w:rsidRDefault="00904AD5" w:rsidP="00904AD5">
            <w:pPr>
              <w:spacing w:line="360" w:lineRule="auto"/>
              <w:rPr>
                <w:lang w:bidi="pl-PL"/>
              </w:rPr>
            </w:pPr>
          </w:p>
        </w:tc>
      </w:tr>
      <w:tr w:rsidR="00904AD5" w:rsidRPr="00904AD5" w14:paraId="36972BBF" w14:textId="77777777">
        <w:trPr>
          <w:trHeight w:val="425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134E05A" w14:textId="77777777" w:rsidR="00904AD5" w:rsidRPr="00904AD5" w:rsidRDefault="00904AD5" w:rsidP="00904AD5">
            <w:pPr>
              <w:spacing w:line="360" w:lineRule="auto"/>
              <w:ind w:left="3"/>
              <w:rPr>
                <w:lang w:bidi="pl-PL"/>
              </w:rPr>
            </w:pPr>
            <w:r w:rsidRPr="00904AD5">
              <w:rPr>
                <w:lang w:bidi="pl-PL"/>
              </w:rPr>
              <w:lastRenderedPageBreak/>
              <w:t xml:space="preserve">Adres email </w:t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FAAC6" w14:textId="77777777" w:rsidR="00904AD5" w:rsidRPr="00904AD5" w:rsidRDefault="00904AD5" w:rsidP="00904AD5">
            <w:pPr>
              <w:spacing w:line="360" w:lineRule="auto"/>
              <w:rPr>
                <w:lang w:bidi="pl-PL"/>
              </w:rPr>
            </w:pPr>
            <w:r w:rsidRPr="00904AD5">
              <w:rPr>
                <w:lang w:bidi="pl-PL"/>
              </w:rPr>
              <w:t xml:space="preserve"> </w:t>
            </w:r>
          </w:p>
        </w:tc>
      </w:tr>
      <w:tr w:rsidR="00904AD5" w:rsidRPr="00904AD5" w14:paraId="29155E9D" w14:textId="77777777">
        <w:trPr>
          <w:trHeight w:val="422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076129B" w14:textId="77777777" w:rsidR="00904AD5" w:rsidRPr="00904AD5" w:rsidRDefault="00904AD5" w:rsidP="00904AD5">
            <w:pPr>
              <w:spacing w:line="360" w:lineRule="auto"/>
              <w:ind w:left="3"/>
              <w:rPr>
                <w:lang w:bidi="pl-PL"/>
              </w:rPr>
            </w:pPr>
            <w:r w:rsidRPr="00904AD5">
              <w:rPr>
                <w:lang w:bidi="pl-PL"/>
              </w:rPr>
              <w:t xml:space="preserve">Numer telefonu </w:t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B4A471" w14:textId="77777777" w:rsidR="00904AD5" w:rsidRPr="00904AD5" w:rsidRDefault="00904AD5" w:rsidP="00904AD5">
            <w:pPr>
              <w:spacing w:line="360" w:lineRule="auto"/>
              <w:rPr>
                <w:lang w:bidi="pl-PL"/>
              </w:rPr>
            </w:pPr>
            <w:r w:rsidRPr="00904AD5">
              <w:rPr>
                <w:lang w:bidi="pl-PL"/>
              </w:rPr>
              <w:t xml:space="preserve"> </w:t>
            </w:r>
          </w:p>
        </w:tc>
      </w:tr>
      <w:tr w:rsidR="00904AD5" w:rsidRPr="00904AD5" w14:paraId="5FF160B7" w14:textId="77777777">
        <w:trPr>
          <w:trHeight w:val="425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3DB8587" w14:textId="77777777" w:rsidR="00904AD5" w:rsidRPr="00904AD5" w:rsidRDefault="00904AD5" w:rsidP="00904AD5">
            <w:pPr>
              <w:spacing w:line="360" w:lineRule="auto"/>
              <w:ind w:left="3"/>
              <w:rPr>
                <w:lang w:bidi="pl-PL"/>
              </w:rPr>
            </w:pPr>
            <w:r w:rsidRPr="00904AD5">
              <w:rPr>
                <w:lang w:bidi="pl-PL"/>
              </w:rPr>
              <w:t xml:space="preserve">REGON </w:t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9E5361" w14:textId="77777777" w:rsidR="00904AD5" w:rsidRPr="00904AD5" w:rsidRDefault="00904AD5" w:rsidP="00904AD5">
            <w:pPr>
              <w:spacing w:line="360" w:lineRule="auto"/>
              <w:rPr>
                <w:lang w:bidi="pl-PL"/>
              </w:rPr>
            </w:pPr>
            <w:r w:rsidRPr="00904AD5">
              <w:rPr>
                <w:lang w:bidi="pl-PL"/>
              </w:rPr>
              <w:t xml:space="preserve"> </w:t>
            </w:r>
          </w:p>
        </w:tc>
      </w:tr>
      <w:tr w:rsidR="00904AD5" w:rsidRPr="00904AD5" w14:paraId="0BB39E11" w14:textId="77777777">
        <w:trPr>
          <w:trHeight w:val="425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A183A53" w14:textId="77777777" w:rsidR="00904AD5" w:rsidRPr="00904AD5" w:rsidRDefault="00904AD5" w:rsidP="00904AD5">
            <w:pPr>
              <w:spacing w:line="360" w:lineRule="auto"/>
              <w:ind w:left="3"/>
              <w:rPr>
                <w:lang w:bidi="pl-PL"/>
              </w:rPr>
            </w:pPr>
            <w:r w:rsidRPr="00904AD5">
              <w:rPr>
                <w:lang w:bidi="pl-PL"/>
              </w:rPr>
              <w:t xml:space="preserve">NIP </w:t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8266EF" w14:textId="77777777" w:rsidR="00904AD5" w:rsidRPr="00904AD5" w:rsidRDefault="00904AD5" w:rsidP="00904AD5">
            <w:pPr>
              <w:spacing w:line="360" w:lineRule="auto"/>
              <w:rPr>
                <w:lang w:bidi="pl-PL"/>
              </w:rPr>
            </w:pPr>
            <w:r w:rsidRPr="00904AD5">
              <w:rPr>
                <w:lang w:bidi="pl-PL"/>
              </w:rPr>
              <w:t xml:space="preserve"> </w:t>
            </w:r>
          </w:p>
        </w:tc>
      </w:tr>
    </w:tbl>
    <w:p w14:paraId="04C3B158" w14:textId="77777777" w:rsidR="00904AD5" w:rsidRPr="00904AD5" w:rsidRDefault="00904AD5" w:rsidP="00904AD5">
      <w:pPr>
        <w:spacing w:line="360" w:lineRule="auto"/>
        <w:rPr>
          <w:rFonts w:eastAsia="Arial" w:cs="Arial"/>
          <w:lang w:bidi="pl-PL"/>
        </w:rPr>
      </w:pPr>
    </w:p>
    <w:p w14:paraId="6277352A" w14:textId="77777777" w:rsidR="00904AD5" w:rsidRPr="00904AD5" w:rsidRDefault="00904AD5" w:rsidP="00904AD5">
      <w:pPr>
        <w:numPr>
          <w:ilvl w:val="0"/>
          <w:numId w:val="31"/>
        </w:numPr>
        <w:spacing w:line="360" w:lineRule="auto"/>
        <w:ind w:left="567" w:hanging="254"/>
        <w:contextualSpacing/>
        <w:rPr>
          <w:rFonts w:eastAsia="Arial" w:cs="Arial"/>
          <w:lang w:bidi="pl-PL"/>
        </w:rPr>
      </w:pPr>
      <w:r w:rsidRPr="00904AD5">
        <w:rPr>
          <w:rFonts w:eastAsia="Arial" w:cs="Arial"/>
          <w:lang w:bidi="pl-PL"/>
        </w:rPr>
        <w:t>Informacje dot. jednostki potwierdzającej nabycie wiedzy i umiejętności lub uzyskania dokumentu potwierdzającego nabycie wiedzy i umiejętności (jeśli dotyczy).</w:t>
      </w:r>
    </w:p>
    <w:tbl>
      <w:tblPr>
        <w:tblStyle w:val="Tabela-Siatka"/>
        <w:tblW w:w="9214" w:type="dxa"/>
        <w:tblInd w:w="279" w:type="dxa"/>
        <w:tblLook w:val="04A0" w:firstRow="1" w:lastRow="0" w:firstColumn="1" w:lastColumn="0" w:noHBand="0" w:noVBand="1"/>
      </w:tblPr>
      <w:tblGrid>
        <w:gridCol w:w="4678"/>
        <w:gridCol w:w="4536"/>
      </w:tblGrid>
      <w:tr w:rsidR="00904AD5" w:rsidRPr="00904AD5" w14:paraId="7617FA99" w14:textId="7777777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23F6EF1" w14:textId="77777777" w:rsidR="00904AD5" w:rsidRPr="00904AD5" w:rsidRDefault="00904AD5" w:rsidP="00904AD5">
            <w:pPr>
              <w:spacing w:line="360" w:lineRule="auto"/>
              <w:rPr>
                <w:rFonts w:eastAsia="Arial" w:cs="Arial"/>
                <w:lang w:bidi="pl-PL"/>
              </w:rPr>
            </w:pPr>
            <w:r w:rsidRPr="00904AD5">
              <w:rPr>
                <w:rFonts w:eastAsia="Arial" w:cs="Arial"/>
                <w:lang w:bidi="pl-PL"/>
              </w:rPr>
              <w:t>Nazwa jednostki potwierdzającej nabycie wiedzy i umiejętności lub uzyskania dokumentu potwierdzającego nabycie wiedzy i umiejętności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CF7F" w14:textId="77777777" w:rsidR="00904AD5" w:rsidRPr="00904AD5" w:rsidRDefault="00904AD5" w:rsidP="00904AD5">
            <w:pPr>
              <w:spacing w:line="360" w:lineRule="auto"/>
              <w:rPr>
                <w:rFonts w:eastAsia="Arial" w:cs="Arial"/>
                <w:lang w:bidi="pl-PL"/>
              </w:rPr>
            </w:pPr>
          </w:p>
        </w:tc>
      </w:tr>
      <w:tr w:rsidR="00904AD5" w:rsidRPr="00904AD5" w14:paraId="6E2E6CD9" w14:textId="7777777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0F5BA05" w14:textId="77777777" w:rsidR="00904AD5" w:rsidRPr="00904AD5" w:rsidRDefault="00904AD5" w:rsidP="00904AD5">
            <w:pPr>
              <w:spacing w:line="360" w:lineRule="auto"/>
              <w:rPr>
                <w:rFonts w:eastAsia="Arial" w:cs="Arial"/>
                <w:lang w:bidi="pl-PL"/>
              </w:rPr>
            </w:pPr>
            <w:r w:rsidRPr="00904AD5">
              <w:rPr>
                <w:rFonts w:eastAsia="Arial" w:cs="Arial"/>
                <w:lang w:bidi="pl-PL"/>
              </w:rPr>
              <w:t>Adres jednostki potwierdzającej nabycie wiedzy i umiejętności lub uzyskania dokumentu potwierdzającego nabycie wiedzy i umiejętności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FDCD" w14:textId="77777777" w:rsidR="00904AD5" w:rsidRPr="00904AD5" w:rsidRDefault="00904AD5" w:rsidP="00904AD5">
            <w:pPr>
              <w:spacing w:line="360" w:lineRule="auto"/>
              <w:rPr>
                <w:rFonts w:eastAsia="Arial" w:cs="Arial"/>
                <w:lang w:bidi="pl-PL"/>
              </w:rPr>
            </w:pPr>
          </w:p>
        </w:tc>
      </w:tr>
      <w:tr w:rsidR="00904AD5" w:rsidRPr="00904AD5" w14:paraId="33D68CE7" w14:textId="77777777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12B6B3" w14:textId="77777777" w:rsidR="00904AD5" w:rsidRPr="00904AD5" w:rsidRDefault="00904AD5" w:rsidP="00904AD5">
            <w:pPr>
              <w:spacing w:line="360" w:lineRule="auto"/>
              <w:rPr>
                <w:rFonts w:eastAsia="Arial" w:cs="Arial"/>
                <w:lang w:bidi="pl-PL"/>
              </w:rPr>
            </w:pPr>
            <w:r w:rsidRPr="00904AD5">
              <w:rPr>
                <w:rFonts w:eastAsia="Arial" w:cs="Arial"/>
                <w:lang w:bidi="pl-PL"/>
              </w:rPr>
              <w:t>Nazwa dokumentu potwierdzającego nabycie wiedzy i umiejętności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99DE" w14:textId="77777777" w:rsidR="00904AD5" w:rsidRPr="00904AD5" w:rsidRDefault="00904AD5" w:rsidP="00904AD5">
            <w:pPr>
              <w:spacing w:line="360" w:lineRule="auto"/>
              <w:rPr>
                <w:rFonts w:eastAsia="Arial" w:cs="Arial"/>
                <w:lang w:bidi="pl-PL"/>
              </w:rPr>
            </w:pPr>
          </w:p>
        </w:tc>
      </w:tr>
      <w:tr w:rsidR="00904AD5" w:rsidRPr="00904AD5" w14:paraId="3F1A0C9E" w14:textId="77777777">
        <w:trPr>
          <w:trHeight w:val="123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E836AF" w14:textId="77777777" w:rsidR="00904AD5" w:rsidRPr="00904AD5" w:rsidRDefault="00904AD5" w:rsidP="00904AD5">
            <w:pPr>
              <w:spacing w:line="360" w:lineRule="auto"/>
              <w:rPr>
                <w:rFonts w:eastAsia="Arial" w:cs="Arial"/>
                <w:lang w:bidi="pl-PL"/>
              </w:rPr>
            </w:pPr>
            <w:r w:rsidRPr="00904AD5">
              <w:rPr>
                <w:rFonts w:eastAsia="Arial" w:cs="Arial"/>
                <w:lang w:bidi="pl-PL"/>
              </w:rPr>
              <w:t>Planowany termin egzaminu potwierdzającego nabycie wiedzy i umiejętności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BD55" w14:textId="77777777" w:rsidR="00904AD5" w:rsidRPr="00904AD5" w:rsidRDefault="00904AD5" w:rsidP="00904AD5">
            <w:pPr>
              <w:spacing w:line="360" w:lineRule="auto"/>
              <w:rPr>
                <w:rFonts w:eastAsia="Arial" w:cs="Arial"/>
                <w:lang w:bidi="pl-PL"/>
              </w:rPr>
            </w:pPr>
          </w:p>
        </w:tc>
      </w:tr>
    </w:tbl>
    <w:p w14:paraId="6562DFB7" w14:textId="77777777" w:rsidR="00904AD5" w:rsidRPr="00904AD5" w:rsidRDefault="00904AD5" w:rsidP="00904AD5">
      <w:pPr>
        <w:spacing w:line="360" w:lineRule="auto"/>
        <w:rPr>
          <w:rFonts w:eastAsia="Arial" w:cs="Arial"/>
          <w:lang w:bidi="pl-PL"/>
        </w:rPr>
      </w:pPr>
    </w:p>
    <w:p w14:paraId="1D2D52EA" w14:textId="77777777" w:rsidR="00904AD5" w:rsidRPr="00904AD5" w:rsidRDefault="00904AD5" w:rsidP="00904AD5">
      <w:pPr>
        <w:numPr>
          <w:ilvl w:val="0"/>
          <w:numId w:val="31"/>
        </w:numPr>
        <w:suppressAutoHyphens/>
        <w:spacing w:after="27" w:line="360" w:lineRule="auto"/>
        <w:ind w:left="567" w:right="65" w:hanging="284"/>
        <w:rPr>
          <w:rFonts w:eastAsia="Arial" w:cs="Arial"/>
          <w:lang w:bidi="pl-PL"/>
        </w:rPr>
      </w:pPr>
      <w:r w:rsidRPr="00904AD5">
        <w:rPr>
          <w:rFonts w:eastAsia="Arial" w:cs="Arial"/>
          <w:lang w:bidi="pl-PL"/>
        </w:rPr>
        <w:t xml:space="preserve">Wykonawca jest </w:t>
      </w:r>
      <w:r w:rsidRPr="00904AD5">
        <w:rPr>
          <w:rFonts w:eastAsia="Arial" w:cs="Arial"/>
          <w:i/>
          <w:iCs/>
          <w:lang w:bidi="pl-PL"/>
        </w:rPr>
        <w:t>(powielić w przypadku Wykonawców wspólnie ubiegających się o zamówienie i wskazać dla każdego z tych Wykonawców)</w:t>
      </w:r>
      <w:r w:rsidRPr="00904AD5">
        <w:rPr>
          <w:rFonts w:eastAsia="Arial" w:cs="Arial"/>
          <w:lang w:bidi="pl-PL"/>
        </w:rPr>
        <w:t xml:space="preserve">: </w:t>
      </w:r>
    </w:p>
    <w:p w14:paraId="6ED28FE8" w14:textId="77777777" w:rsidR="00904AD5" w:rsidRPr="00904AD5" w:rsidRDefault="00904AD5" w:rsidP="00904AD5">
      <w:pPr>
        <w:spacing w:after="164" w:line="360" w:lineRule="auto"/>
        <w:ind w:left="958" w:hanging="10"/>
        <w:rPr>
          <w:rFonts w:eastAsia="Arial" w:cs="Arial"/>
          <w:lang w:bidi="pl-PL"/>
        </w:rPr>
      </w:pPr>
      <w:r w:rsidRPr="00904AD5">
        <w:rPr>
          <w:rFonts w:ascii="Segoe UI Symbol" w:eastAsia="Segoe UI Symbol" w:hAnsi="Segoe UI Symbol" w:cs="Segoe UI Symbol"/>
          <w:lang w:bidi="pl-PL"/>
        </w:rPr>
        <w:t>☐</w:t>
      </w:r>
      <w:r w:rsidRPr="00904AD5">
        <w:rPr>
          <w:rFonts w:eastAsia="Arial" w:cs="Arial"/>
          <w:lang w:bidi="pl-PL"/>
        </w:rPr>
        <w:t xml:space="preserve"> mikroprzedsiębiorstwem </w:t>
      </w:r>
    </w:p>
    <w:p w14:paraId="1EE79A44" w14:textId="77777777" w:rsidR="00904AD5" w:rsidRPr="00904AD5" w:rsidRDefault="00904AD5" w:rsidP="00904AD5">
      <w:pPr>
        <w:spacing w:after="164" w:line="360" w:lineRule="auto"/>
        <w:ind w:left="958" w:hanging="10"/>
        <w:rPr>
          <w:rFonts w:eastAsia="Arial" w:cs="Arial"/>
          <w:lang w:bidi="pl-PL"/>
        </w:rPr>
      </w:pPr>
      <w:r w:rsidRPr="00904AD5">
        <w:rPr>
          <w:rFonts w:ascii="Segoe UI Symbol" w:eastAsia="Segoe UI Symbol" w:hAnsi="Segoe UI Symbol" w:cs="Segoe UI Symbol"/>
          <w:lang w:bidi="pl-PL"/>
        </w:rPr>
        <w:t>☐</w:t>
      </w:r>
      <w:r w:rsidRPr="00904AD5">
        <w:rPr>
          <w:rFonts w:eastAsia="Arial" w:cs="Arial"/>
          <w:lang w:bidi="pl-PL"/>
        </w:rPr>
        <w:t xml:space="preserve"> małym przedsiębiorstwem </w:t>
      </w:r>
    </w:p>
    <w:p w14:paraId="3615D43B" w14:textId="77777777" w:rsidR="00904AD5" w:rsidRPr="00904AD5" w:rsidRDefault="00904AD5" w:rsidP="00904AD5">
      <w:pPr>
        <w:spacing w:after="164" w:line="360" w:lineRule="auto"/>
        <w:ind w:left="958" w:hanging="10"/>
        <w:rPr>
          <w:rFonts w:eastAsia="Arial" w:cs="Arial"/>
          <w:lang w:bidi="pl-PL"/>
        </w:rPr>
      </w:pPr>
      <w:r w:rsidRPr="00904AD5">
        <w:rPr>
          <w:rFonts w:ascii="Segoe UI Symbol" w:eastAsia="Segoe UI Symbol" w:hAnsi="Segoe UI Symbol" w:cs="Segoe UI Symbol"/>
          <w:lang w:bidi="pl-PL"/>
        </w:rPr>
        <w:t>☐</w:t>
      </w:r>
      <w:r w:rsidRPr="00904AD5">
        <w:rPr>
          <w:rFonts w:eastAsia="Arial" w:cs="Arial"/>
          <w:lang w:bidi="pl-PL"/>
        </w:rPr>
        <w:t xml:space="preserve"> średnim przedsiębiorstwem </w:t>
      </w:r>
    </w:p>
    <w:p w14:paraId="7E7BB7BE" w14:textId="77777777" w:rsidR="00904AD5" w:rsidRPr="00904AD5" w:rsidRDefault="00904AD5" w:rsidP="00904AD5">
      <w:pPr>
        <w:spacing w:after="164" w:line="360" w:lineRule="auto"/>
        <w:ind w:left="958" w:hanging="10"/>
        <w:rPr>
          <w:rFonts w:eastAsia="Arial" w:cs="Arial"/>
          <w:lang w:bidi="pl-PL"/>
        </w:rPr>
      </w:pPr>
      <w:r w:rsidRPr="00904AD5">
        <w:rPr>
          <w:rFonts w:ascii="Segoe UI Symbol" w:eastAsia="Segoe UI Symbol" w:hAnsi="Segoe UI Symbol" w:cs="Segoe UI Symbol"/>
          <w:lang w:bidi="pl-PL"/>
        </w:rPr>
        <w:t>☐</w:t>
      </w:r>
      <w:r w:rsidRPr="00904AD5">
        <w:rPr>
          <w:rFonts w:eastAsia="Arial" w:cs="Arial"/>
          <w:lang w:bidi="pl-PL"/>
        </w:rPr>
        <w:t xml:space="preserve"> jednoosobową działalnością gospodarczą </w:t>
      </w:r>
    </w:p>
    <w:p w14:paraId="6B44EBD5" w14:textId="77777777" w:rsidR="00904AD5" w:rsidRPr="00904AD5" w:rsidRDefault="00904AD5" w:rsidP="00904AD5">
      <w:pPr>
        <w:spacing w:after="164" w:line="360" w:lineRule="auto"/>
        <w:ind w:left="958" w:hanging="10"/>
        <w:rPr>
          <w:rFonts w:eastAsia="Arial" w:cs="Arial"/>
          <w:lang w:bidi="pl-PL"/>
        </w:rPr>
      </w:pPr>
      <w:r w:rsidRPr="00904AD5">
        <w:rPr>
          <w:rFonts w:ascii="Segoe UI Symbol" w:eastAsia="Segoe UI Symbol" w:hAnsi="Segoe UI Symbol" w:cs="Segoe UI Symbol"/>
          <w:lang w:bidi="pl-PL"/>
        </w:rPr>
        <w:t>☐</w:t>
      </w:r>
      <w:r w:rsidRPr="00904AD5">
        <w:rPr>
          <w:rFonts w:eastAsia="Arial" w:cs="Arial"/>
          <w:lang w:bidi="pl-PL"/>
        </w:rPr>
        <w:t xml:space="preserve"> osobą fizyczną nieprowadzącą działalności gospodarczej </w:t>
      </w:r>
    </w:p>
    <w:p w14:paraId="4E18354D" w14:textId="77777777" w:rsidR="00904AD5" w:rsidRPr="00904AD5" w:rsidRDefault="00904AD5" w:rsidP="00904AD5">
      <w:pPr>
        <w:spacing w:after="164" w:line="360" w:lineRule="auto"/>
        <w:ind w:left="958" w:hanging="10"/>
        <w:rPr>
          <w:rFonts w:eastAsia="Arial" w:cs="Arial"/>
          <w:lang w:bidi="pl-PL"/>
        </w:rPr>
      </w:pPr>
      <w:r w:rsidRPr="00904AD5">
        <w:rPr>
          <w:rFonts w:ascii="Segoe UI Symbol" w:eastAsia="Segoe UI Symbol" w:hAnsi="Segoe UI Symbol" w:cs="Segoe UI Symbol"/>
          <w:lang w:bidi="pl-PL"/>
        </w:rPr>
        <w:lastRenderedPageBreak/>
        <w:t>☐</w:t>
      </w:r>
      <w:r w:rsidRPr="00904AD5">
        <w:rPr>
          <w:rFonts w:eastAsia="Arial" w:cs="Arial"/>
          <w:lang w:bidi="pl-PL"/>
        </w:rPr>
        <w:t xml:space="preserve"> inny rodzaj………………………………. </w:t>
      </w:r>
    </w:p>
    <w:p w14:paraId="11C1AC9B" w14:textId="77777777" w:rsidR="00904AD5" w:rsidRPr="00904AD5" w:rsidRDefault="00904AD5" w:rsidP="00904AD5">
      <w:pPr>
        <w:numPr>
          <w:ilvl w:val="0"/>
          <w:numId w:val="31"/>
        </w:numPr>
        <w:suppressAutoHyphens/>
        <w:spacing w:after="27" w:line="360" w:lineRule="auto"/>
        <w:ind w:left="568" w:right="62" w:hanging="284"/>
        <w:rPr>
          <w:rFonts w:eastAsia="Arial" w:cs="Arial"/>
          <w:lang w:bidi="pl-PL"/>
        </w:rPr>
      </w:pPr>
      <w:r w:rsidRPr="00904AD5">
        <w:rPr>
          <w:rFonts w:eastAsia="Arial" w:cs="Arial"/>
          <w:lang w:bidi="pl-PL"/>
        </w:rPr>
        <w:t xml:space="preserve">Dane dotyczące Zamawiającego </w:t>
      </w:r>
    </w:p>
    <w:p w14:paraId="4E0783C9" w14:textId="77777777" w:rsidR="00904AD5" w:rsidRPr="00904AD5" w:rsidRDefault="00904AD5" w:rsidP="00904AD5">
      <w:pPr>
        <w:spacing w:after="115" w:line="360" w:lineRule="auto"/>
        <w:ind w:left="567" w:right="65"/>
        <w:rPr>
          <w:rFonts w:eastAsia="Arial" w:cs="Arial"/>
          <w:lang w:bidi="pl-PL"/>
        </w:rPr>
      </w:pPr>
      <w:r w:rsidRPr="00904AD5">
        <w:rPr>
          <w:rFonts w:eastAsia="Arial" w:cs="Arial"/>
          <w:lang w:bidi="pl-PL"/>
        </w:rPr>
        <w:t xml:space="preserve">Powiatowy Urząd Pracy w Gdyni, ul. Hugo Kołłątaja 8, 81-332 Gdynia, </w:t>
      </w:r>
    </w:p>
    <w:p w14:paraId="115788D2" w14:textId="77777777" w:rsidR="00904AD5" w:rsidRPr="00904AD5" w:rsidRDefault="00904AD5" w:rsidP="00904AD5">
      <w:pPr>
        <w:spacing w:after="115" w:line="360" w:lineRule="auto"/>
        <w:ind w:left="567" w:right="65"/>
        <w:rPr>
          <w:rFonts w:eastAsia="Arial" w:cs="Arial"/>
          <w:lang w:bidi="pl-PL"/>
        </w:rPr>
      </w:pPr>
      <w:r w:rsidRPr="00904AD5">
        <w:rPr>
          <w:rFonts w:eastAsia="Arial" w:cs="Arial"/>
          <w:lang w:bidi="pl-PL"/>
        </w:rPr>
        <w:t>Adres e-Doręczeń:</w:t>
      </w:r>
      <w:r w:rsidRPr="00904AD5">
        <w:rPr>
          <w:rFonts w:eastAsia="Arial" w:cs="Arial"/>
          <w:b/>
          <w:bCs/>
          <w:lang w:bidi="pl-PL"/>
        </w:rPr>
        <w:t> </w:t>
      </w:r>
      <w:r w:rsidRPr="00904AD5">
        <w:rPr>
          <w:rFonts w:eastAsia="Arial" w:cs="Arial"/>
          <w:lang w:bidi="pl-PL"/>
        </w:rPr>
        <w:t>AE:PL-26704-41464-HCRAA-29</w:t>
      </w:r>
    </w:p>
    <w:p w14:paraId="662888C0" w14:textId="77777777" w:rsidR="00904AD5" w:rsidRPr="00904AD5" w:rsidRDefault="00904AD5" w:rsidP="00904AD5">
      <w:pPr>
        <w:numPr>
          <w:ilvl w:val="0"/>
          <w:numId w:val="31"/>
        </w:numPr>
        <w:suppressAutoHyphens/>
        <w:spacing w:after="27" w:line="360" w:lineRule="auto"/>
        <w:ind w:left="568" w:right="62" w:hanging="284"/>
        <w:rPr>
          <w:rFonts w:eastAsia="Arial" w:cs="Arial"/>
          <w:lang w:bidi="pl-PL"/>
        </w:rPr>
      </w:pPr>
      <w:r w:rsidRPr="00904AD5">
        <w:rPr>
          <w:rFonts w:eastAsia="Arial" w:cs="Arial"/>
          <w:lang w:bidi="pl-PL"/>
        </w:rPr>
        <w:t xml:space="preserve">Oferuję wykonanie przedmiotowego zamówienia za cenę łączną w kwocie netto: </w:t>
      </w:r>
    </w:p>
    <w:p w14:paraId="3C130AE3" w14:textId="77777777" w:rsidR="00904AD5" w:rsidRPr="00904AD5" w:rsidRDefault="00904AD5" w:rsidP="00904AD5">
      <w:pPr>
        <w:spacing w:after="156" w:line="360" w:lineRule="auto"/>
        <w:ind w:right="65" w:firstLine="568"/>
        <w:rPr>
          <w:rFonts w:eastAsia="Arial" w:cs="Arial"/>
          <w:lang w:bidi="pl-PL"/>
        </w:rPr>
      </w:pPr>
      <w:r w:rsidRPr="00904AD5">
        <w:rPr>
          <w:rFonts w:eastAsia="Arial" w:cs="Arial"/>
          <w:lang w:bidi="pl-PL"/>
        </w:rPr>
        <w:t>……………………………… zł + podatek VAT (zwolniony netto=brutto).</w:t>
      </w:r>
    </w:p>
    <w:p w14:paraId="419577D6" w14:textId="77777777" w:rsidR="00904AD5" w:rsidRPr="00904AD5" w:rsidRDefault="00904AD5" w:rsidP="00904AD5">
      <w:pPr>
        <w:numPr>
          <w:ilvl w:val="0"/>
          <w:numId w:val="31"/>
        </w:numPr>
        <w:spacing w:before="240" w:after="27" w:line="360" w:lineRule="auto"/>
        <w:ind w:left="568" w:right="62" w:hanging="284"/>
        <w:rPr>
          <w:rFonts w:eastAsia="Arial" w:cs="Arial"/>
          <w:bCs/>
          <w:lang w:bidi="pl-PL"/>
        </w:rPr>
      </w:pPr>
      <w:r w:rsidRPr="00904AD5">
        <w:rPr>
          <w:rFonts w:eastAsia="Arial" w:cs="Arial"/>
          <w:lang w:bidi="pl-PL"/>
        </w:rPr>
        <w:t xml:space="preserve">Oświadczam, </w:t>
      </w:r>
      <w:r w:rsidRPr="00904AD5">
        <w:rPr>
          <w:rFonts w:eastAsia="Arial" w:cs="Arial"/>
          <w:bCs/>
          <w:lang w:bidi="pl-PL"/>
        </w:rPr>
        <w:t xml:space="preserve">że szkolenie będzie prowadzone przez kadrę dydaktyczną posiadającą doświadczenie polegające na przeprowadzeniu w okresie ostatnich 3 lat przed upływem terminu składania ofert następujących szkoleń obejmujących swoim zakresem przygotowanie uczestników szkolenia do nabycia wiedzy teoretycznej oraz praktycznej z zakresu eksploatacji urządzeń, instalacji i sieci o napięciu znamionowym do 1 </w:t>
      </w:r>
      <w:proofErr w:type="spellStart"/>
      <w:r w:rsidRPr="00904AD5">
        <w:rPr>
          <w:rFonts w:eastAsia="Arial" w:cs="Arial"/>
          <w:bCs/>
          <w:lang w:bidi="pl-PL"/>
        </w:rPr>
        <w:t>kV</w:t>
      </w:r>
      <w:proofErr w:type="spellEnd"/>
      <w:r w:rsidRPr="00904AD5">
        <w:rPr>
          <w:rFonts w:eastAsia="Arial" w:cs="Arial"/>
          <w:bCs/>
          <w:lang w:bidi="pl-PL"/>
        </w:rPr>
        <w:t xml:space="preserve"> wraz z przygotowaniem do egzaminu składanego przed Komisją Kwalifikacyjną, jak również obejmujące zakresem elementy zielonej energii.</w:t>
      </w:r>
    </w:p>
    <w:p w14:paraId="1E2330A0" w14:textId="77777777" w:rsidR="00904AD5" w:rsidRPr="00904AD5" w:rsidRDefault="00904AD5" w:rsidP="00904AD5">
      <w:pPr>
        <w:spacing w:after="240" w:line="360" w:lineRule="auto"/>
        <w:ind w:left="567"/>
        <w:rPr>
          <w:rFonts w:cs="Arial"/>
          <w:bCs/>
        </w:rPr>
      </w:pPr>
      <w:r w:rsidRPr="00904AD5">
        <w:rPr>
          <w:rFonts w:cs="Arial"/>
          <w:bCs/>
        </w:rPr>
        <w:t xml:space="preserve">……………… </w:t>
      </w:r>
      <w:r w:rsidRPr="00904AD5">
        <w:rPr>
          <w:rFonts w:cs="Arial"/>
          <w:bCs/>
          <w:i/>
          <w:iCs/>
        </w:rPr>
        <w:t>(imię i nazwisko osoby, której dotyczą informacje):</w:t>
      </w:r>
    </w:p>
    <w:tbl>
      <w:tblPr>
        <w:tblW w:w="8754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Description w:val="Tabela nr. 1 dotycząca dośwadczenia instruktowa"/>
      </w:tblPr>
      <w:tblGrid>
        <w:gridCol w:w="550"/>
        <w:gridCol w:w="3027"/>
        <w:gridCol w:w="2200"/>
        <w:gridCol w:w="2977"/>
      </w:tblGrid>
      <w:tr w:rsidR="00904AD5" w:rsidRPr="00904AD5" w14:paraId="08091E6A" w14:textId="77777777">
        <w:trPr>
          <w:trHeight w:val="541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70D2279" w14:textId="77777777" w:rsidR="00904AD5" w:rsidRPr="00904AD5" w:rsidRDefault="00904AD5" w:rsidP="00904AD5">
            <w:pPr>
              <w:spacing w:line="360" w:lineRule="auto"/>
              <w:rPr>
                <w:rFonts w:cs="Arial"/>
                <w:bCs/>
              </w:rPr>
            </w:pPr>
            <w:r w:rsidRPr="00904AD5">
              <w:rPr>
                <w:rFonts w:cs="Arial"/>
                <w:bCs/>
              </w:rPr>
              <w:t>Lp.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DF04636" w14:textId="77777777" w:rsidR="00904AD5" w:rsidRPr="00904AD5" w:rsidRDefault="00904AD5" w:rsidP="00904AD5">
            <w:pPr>
              <w:spacing w:line="360" w:lineRule="auto"/>
              <w:rPr>
                <w:rFonts w:cs="Arial"/>
                <w:bCs/>
              </w:rPr>
            </w:pPr>
            <w:r w:rsidRPr="00904AD5">
              <w:rPr>
                <w:rFonts w:cs="Arial"/>
                <w:bCs/>
              </w:rPr>
              <w:t>Nazwa i zakres szkolenia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5C25FAE" w14:textId="77777777" w:rsidR="00904AD5" w:rsidRPr="00904AD5" w:rsidRDefault="00904AD5" w:rsidP="00904AD5">
            <w:pPr>
              <w:spacing w:line="360" w:lineRule="auto"/>
              <w:rPr>
                <w:rFonts w:cs="Arial"/>
                <w:bCs/>
              </w:rPr>
            </w:pPr>
            <w:r w:rsidRPr="00904AD5">
              <w:rPr>
                <w:rFonts w:cs="Arial"/>
                <w:bCs/>
              </w:rPr>
              <w:t>Wykształcenie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CDD7CC9" w14:textId="77777777" w:rsidR="00904AD5" w:rsidRPr="00904AD5" w:rsidRDefault="00904AD5" w:rsidP="00904AD5">
            <w:pPr>
              <w:spacing w:line="360" w:lineRule="auto"/>
              <w:rPr>
                <w:rFonts w:cs="Arial"/>
                <w:bCs/>
              </w:rPr>
            </w:pPr>
            <w:r w:rsidRPr="00904AD5">
              <w:rPr>
                <w:rFonts w:cs="Arial"/>
                <w:bCs/>
              </w:rPr>
              <w:t>Organizator szkolenia i Wykonawca szkolenia</w:t>
            </w:r>
          </w:p>
        </w:tc>
      </w:tr>
      <w:tr w:rsidR="00904AD5" w:rsidRPr="00904AD5" w14:paraId="070623C7" w14:textId="77777777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0717E" w14:textId="77777777" w:rsidR="00904AD5" w:rsidRPr="00904AD5" w:rsidRDefault="00904AD5" w:rsidP="00904AD5">
            <w:pPr>
              <w:spacing w:line="360" w:lineRule="auto"/>
              <w:rPr>
                <w:rFonts w:cs="Arial"/>
                <w:bCs/>
              </w:rPr>
            </w:pPr>
            <w:r w:rsidRPr="00904AD5">
              <w:rPr>
                <w:rFonts w:cs="Arial"/>
                <w:bCs/>
              </w:rPr>
              <w:t>1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D654" w14:textId="77777777" w:rsidR="00904AD5" w:rsidRPr="00904AD5" w:rsidRDefault="00904AD5" w:rsidP="00904AD5">
            <w:pPr>
              <w:spacing w:line="360" w:lineRule="auto"/>
              <w:rPr>
                <w:rFonts w:cs="Arial"/>
                <w:bCs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090A" w14:textId="77777777" w:rsidR="00904AD5" w:rsidRPr="00904AD5" w:rsidRDefault="00904AD5" w:rsidP="00904AD5">
            <w:pPr>
              <w:spacing w:line="360" w:lineRule="auto"/>
              <w:rPr>
                <w:rFonts w:cs="Arial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AB22" w14:textId="77777777" w:rsidR="00904AD5" w:rsidRPr="00904AD5" w:rsidRDefault="00904AD5" w:rsidP="00904AD5">
            <w:pPr>
              <w:spacing w:line="360" w:lineRule="auto"/>
              <w:rPr>
                <w:rFonts w:cs="Arial"/>
                <w:bCs/>
              </w:rPr>
            </w:pPr>
          </w:p>
        </w:tc>
      </w:tr>
      <w:tr w:rsidR="00904AD5" w:rsidRPr="00904AD5" w14:paraId="15F8AC2B" w14:textId="77777777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73667" w14:textId="77777777" w:rsidR="00904AD5" w:rsidRPr="00904AD5" w:rsidRDefault="00904AD5" w:rsidP="00904AD5">
            <w:pPr>
              <w:spacing w:line="360" w:lineRule="auto"/>
              <w:rPr>
                <w:rFonts w:cs="Arial"/>
                <w:bCs/>
              </w:rPr>
            </w:pPr>
            <w:r w:rsidRPr="00904AD5">
              <w:rPr>
                <w:rFonts w:cs="Arial"/>
                <w:bCs/>
              </w:rPr>
              <w:t>…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CE3A" w14:textId="77777777" w:rsidR="00904AD5" w:rsidRPr="00904AD5" w:rsidRDefault="00904AD5" w:rsidP="00904AD5">
            <w:pPr>
              <w:spacing w:line="360" w:lineRule="auto"/>
              <w:rPr>
                <w:rFonts w:cs="Arial"/>
                <w:bCs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8BD7" w14:textId="77777777" w:rsidR="00904AD5" w:rsidRPr="00904AD5" w:rsidRDefault="00904AD5" w:rsidP="00904AD5">
            <w:pPr>
              <w:spacing w:line="360" w:lineRule="auto"/>
              <w:rPr>
                <w:rFonts w:cs="Arial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B237" w14:textId="77777777" w:rsidR="00904AD5" w:rsidRPr="00904AD5" w:rsidRDefault="00904AD5" w:rsidP="00904AD5">
            <w:pPr>
              <w:spacing w:line="360" w:lineRule="auto"/>
              <w:rPr>
                <w:rFonts w:cs="Arial"/>
                <w:bCs/>
              </w:rPr>
            </w:pPr>
          </w:p>
        </w:tc>
      </w:tr>
    </w:tbl>
    <w:p w14:paraId="7FF1AC55" w14:textId="77777777" w:rsidR="00904AD5" w:rsidRPr="00904AD5" w:rsidRDefault="00904AD5" w:rsidP="00904AD5">
      <w:pPr>
        <w:numPr>
          <w:ilvl w:val="0"/>
          <w:numId w:val="31"/>
        </w:numPr>
        <w:suppressAutoHyphens/>
        <w:spacing w:before="240" w:after="27" w:line="360" w:lineRule="auto"/>
        <w:ind w:left="568" w:right="62" w:hanging="284"/>
        <w:rPr>
          <w:rFonts w:eastAsia="Arial" w:cs="Arial"/>
          <w:lang w:bidi="pl-PL"/>
        </w:rPr>
      </w:pPr>
      <w:r w:rsidRPr="00904AD5">
        <w:rPr>
          <w:rFonts w:eastAsia="Arial" w:cs="Arial"/>
          <w:lang w:bidi="pl-PL"/>
        </w:rPr>
        <w:t>Oświadczam, że w okresie ostatnich trzech lat przed upływem terminu składania ofert</w:t>
      </w:r>
      <w:r w:rsidRPr="00904AD5">
        <w:rPr>
          <w:rFonts w:cs="Arial"/>
        </w:rPr>
        <w:t>, a jeśli okres prowadzenia działalności jest krótszy, w tym okresie, Wykonawca przeprowadził</w:t>
      </w:r>
      <w:r w:rsidRPr="00904AD5">
        <w:rPr>
          <w:rFonts w:cs="Arial"/>
          <w:lang w:bidi="pl-PL"/>
        </w:rPr>
        <w:t xml:space="preserve"> następującą liczbę szkoleń w zakresie zgodnym z SWZ: …….</w:t>
      </w:r>
    </w:p>
    <w:p w14:paraId="756D3A5A" w14:textId="77777777" w:rsidR="00904AD5" w:rsidRPr="00904AD5" w:rsidRDefault="00904AD5" w:rsidP="00904AD5">
      <w:pPr>
        <w:numPr>
          <w:ilvl w:val="0"/>
          <w:numId w:val="31"/>
        </w:numPr>
        <w:suppressAutoHyphens/>
        <w:spacing w:after="27" w:line="360" w:lineRule="auto"/>
        <w:ind w:left="567" w:right="62" w:hanging="283"/>
        <w:rPr>
          <w:rFonts w:eastAsia="Arial" w:cs="Arial"/>
          <w:lang w:bidi="pl-PL"/>
        </w:rPr>
      </w:pPr>
      <w:r w:rsidRPr="00904AD5">
        <w:rPr>
          <w:rFonts w:eastAsia="Arial" w:cs="Arial"/>
          <w:lang w:bidi="pl-PL"/>
        </w:rPr>
        <w:t>Oświadczam, że szkolenie odbędzie się w (proszę podać dokładny adres):</w:t>
      </w:r>
    </w:p>
    <w:p w14:paraId="7A648A19" w14:textId="77777777" w:rsidR="00904AD5" w:rsidRPr="00904AD5" w:rsidRDefault="00904AD5" w:rsidP="00904AD5">
      <w:pPr>
        <w:spacing w:after="27" w:line="360" w:lineRule="auto"/>
        <w:ind w:left="851" w:right="65" w:hanging="284"/>
        <w:rPr>
          <w:rFonts w:cs="Arial"/>
        </w:rPr>
      </w:pPr>
      <w:r w:rsidRPr="00904AD5">
        <w:rPr>
          <w:rFonts w:cs="Arial"/>
        </w:rPr>
        <w:t xml:space="preserve"> ………………………………………  (Trójmiasto/Rumia/Reda/Wejherowo)</w:t>
      </w:r>
    </w:p>
    <w:p w14:paraId="7E12E793" w14:textId="77777777" w:rsidR="00904AD5" w:rsidRPr="00904AD5" w:rsidRDefault="00904AD5" w:rsidP="00904AD5">
      <w:pPr>
        <w:spacing w:line="360" w:lineRule="auto"/>
        <w:ind w:left="851" w:right="65" w:hanging="284"/>
        <w:rPr>
          <w:rFonts w:cs="Arial"/>
        </w:rPr>
      </w:pPr>
      <w:r w:rsidRPr="00904AD5">
        <w:rPr>
          <w:rFonts w:cs="Arial"/>
        </w:rPr>
        <w:t>Uwaga!</w:t>
      </w:r>
    </w:p>
    <w:p w14:paraId="364AF467" w14:textId="77777777" w:rsidR="00904AD5" w:rsidRPr="00904AD5" w:rsidRDefault="00904AD5" w:rsidP="00904AD5">
      <w:pPr>
        <w:spacing w:line="360" w:lineRule="auto"/>
        <w:ind w:left="709" w:right="65" w:hanging="425"/>
        <w:rPr>
          <w:rFonts w:cs="Arial"/>
        </w:rPr>
      </w:pPr>
      <w:r w:rsidRPr="00904AD5">
        <w:rPr>
          <w:rFonts w:cs="Arial"/>
        </w:rPr>
        <w:t>Szkolenie oraz egzamin muszą zostać zrealizowane w systemie stacjonarnym.</w:t>
      </w:r>
    </w:p>
    <w:p w14:paraId="748EF2F3" w14:textId="77777777" w:rsidR="00904AD5" w:rsidRPr="00904AD5" w:rsidRDefault="00904AD5" w:rsidP="00904AD5">
      <w:pPr>
        <w:numPr>
          <w:ilvl w:val="0"/>
          <w:numId w:val="31"/>
        </w:numPr>
        <w:suppressAutoHyphens/>
        <w:spacing w:after="27" w:line="360" w:lineRule="auto"/>
        <w:ind w:left="709" w:right="62" w:hanging="425"/>
        <w:rPr>
          <w:rFonts w:eastAsia="Arial" w:cs="Arial"/>
          <w:lang w:bidi="pl-PL"/>
        </w:rPr>
      </w:pPr>
      <w:bookmarkStart w:id="2" w:name="_Hlk208390921"/>
      <w:r w:rsidRPr="00904AD5">
        <w:rPr>
          <w:rFonts w:eastAsia="Arial" w:cs="Arial"/>
          <w:lang w:bidi="pl-PL"/>
        </w:rPr>
        <w:lastRenderedPageBreak/>
        <w:t xml:space="preserve">Oświadczam, że Wykonawca </w:t>
      </w:r>
      <w:bookmarkEnd w:id="2"/>
      <w:r w:rsidRPr="00904AD5">
        <w:rPr>
          <w:rFonts w:eastAsia="Arial" w:cs="Arial"/>
          <w:lang w:bidi="pl-PL"/>
        </w:rPr>
        <w:t>przeprowadzi / nie przeprowadzi</w:t>
      </w:r>
      <w:r w:rsidRPr="00904AD5">
        <w:rPr>
          <w:rFonts w:eastAsia="Arial" w:cs="Arial"/>
          <w:vertAlign w:val="superscript"/>
          <w:lang w:bidi="pl-PL"/>
        </w:rPr>
        <w:footnoteReference w:id="1"/>
      </w:r>
      <w:r w:rsidRPr="00904AD5">
        <w:rPr>
          <w:rFonts w:eastAsia="Arial" w:cs="Arial"/>
          <w:lang w:bidi="pl-PL"/>
        </w:rPr>
        <w:t xml:space="preserve"> analizy skuteczności i efektywności przedmiotowego szkolenia.</w:t>
      </w:r>
    </w:p>
    <w:p w14:paraId="2B0B44D2" w14:textId="77777777" w:rsidR="00904AD5" w:rsidRPr="00904AD5" w:rsidRDefault="00904AD5" w:rsidP="00904AD5">
      <w:pPr>
        <w:numPr>
          <w:ilvl w:val="0"/>
          <w:numId w:val="31"/>
        </w:numPr>
        <w:suppressAutoHyphens/>
        <w:spacing w:after="27" w:line="360" w:lineRule="auto"/>
        <w:ind w:left="709" w:right="62" w:hanging="425"/>
        <w:rPr>
          <w:rFonts w:eastAsia="Arial" w:cs="Arial"/>
          <w:lang w:bidi="pl-PL"/>
        </w:rPr>
      </w:pPr>
      <w:r w:rsidRPr="00904AD5">
        <w:rPr>
          <w:rFonts w:eastAsia="Arial" w:cs="Arial"/>
          <w:lang w:bidi="pl-PL"/>
        </w:rPr>
        <w:t>Oświadczam, że Wykonawca posiada / nie posiada</w:t>
      </w:r>
      <w:r w:rsidRPr="00904AD5">
        <w:rPr>
          <w:rFonts w:eastAsia="Arial" w:cs="Arial"/>
          <w:vertAlign w:val="superscript"/>
          <w:lang w:bidi="pl-PL"/>
        </w:rPr>
        <w:t>3</w:t>
      </w:r>
      <w:r w:rsidRPr="00904AD5">
        <w:rPr>
          <w:rFonts w:eastAsia="Arial" w:cs="Arial"/>
          <w:lang w:bidi="pl-PL"/>
        </w:rPr>
        <w:t xml:space="preserve"> </w:t>
      </w:r>
      <w:r w:rsidRPr="00904AD5">
        <w:rPr>
          <w:rFonts w:cs="Arial"/>
          <w:lang w:bidi="pl-PL"/>
        </w:rPr>
        <w:t>certyfikat jakości świadczonych usług szkoleniowych.</w:t>
      </w:r>
    </w:p>
    <w:p w14:paraId="6A5BFF88" w14:textId="77777777" w:rsidR="00904AD5" w:rsidRPr="00904AD5" w:rsidRDefault="00904AD5" w:rsidP="00904AD5">
      <w:pPr>
        <w:numPr>
          <w:ilvl w:val="0"/>
          <w:numId w:val="31"/>
        </w:numPr>
        <w:suppressAutoHyphens/>
        <w:spacing w:after="27" w:line="360" w:lineRule="auto"/>
        <w:ind w:left="709" w:right="65" w:hanging="425"/>
        <w:rPr>
          <w:rFonts w:eastAsia="Arial" w:cs="Arial"/>
          <w:lang w:bidi="pl-PL"/>
        </w:rPr>
      </w:pPr>
      <w:r w:rsidRPr="00904AD5">
        <w:rPr>
          <w:rFonts w:eastAsia="Arial" w:cs="Arial"/>
          <w:lang w:bidi="pl-PL"/>
        </w:rPr>
        <w:t>Oświadczam, że zapoznałem/</w:t>
      </w:r>
      <w:proofErr w:type="spellStart"/>
      <w:r w:rsidRPr="00904AD5">
        <w:rPr>
          <w:rFonts w:eastAsia="Arial" w:cs="Arial"/>
          <w:lang w:bidi="pl-PL"/>
        </w:rPr>
        <w:t>am</w:t>
      </w:r>
      <w:proofErr w:type="spellEnd"/>
      <w:r w:rsidRPr="00904AD5">
        <w:rPr>
          <w:rFonts w:eastAsia="Arial" w:cs="Arial"/>
          <w:lang w:bidi="pl-PL"/>
        </w:rPr>
        <w:t xml:space="preserve"> się z opisem przedmiotu zamówienia, treścią Specyfikacji Warunków Zamówienia, w tym ze wzorem umowy i nie wnoszę zastrzeżeń. </w:t>
      </w:r>
    </w:p>
    <w:p w14:paraId="6666FD0A" w14:textId="77777777" w:rsidR="00904AD5" w:rsidRPr="00904AD5" w:rsidRDefault="00904AD5" w:rsidP="00904AD5">
      <w:pPr>
        <w:numPr>
          <w:ilvl w:val="0"/>
          <w:numId w:val="31"/>
        </w:numPr>
        <w:suppressAutoHyphens/>
        <w:spacing w:after="27" w:line="360" w:lineRule="auto"/>
        <w:ind w:left="709" w:right="65" w:hanging="425"/>
        <w:rPr>
          <w:rFonts w:eastAsia="Arial" w:cs="Arial"/>
          <w:lang w:bidi="pl-PL"/>
        </w:rPr>
      </w:pPr>
      <w:r w:rsidRPr="00904AD5">
        <w:rPr>
          <w:rFonts w:eastAsia="Arial" w:cs="Arial"/>
          <w:lang w:bidi="pl-PL"/>
        </w:rPr>
        <w:t xml:space="preserve">Oświadczam, że Wykonawca będzie związany niniejszą ofertą przez okres 30 dni, liczony od terminu otwarcia ofert, zgodnie z SWZ. </w:t>
      </w:r>
    </w:p>
    <w:p w14:paraId="18065369" w14:textId="77777777" w:rsidR="00904AD5" w:rsidRPr="00904AD5" w:rsidRDefault="00904AD5" w:rsidP="00904AD5">
      <w:pPr>
        <w:numPr>
          <w:ilvl w:val="0"/>
          <w:numId w:val="31"/>
        </w:numPr>
        <w:suppressAutoHyphens/>
        <w:spacing w:after="27" w:line="360" w:lineRule="auto"/>
        <w:ind w:left="709" w:right="65" w:hanging="425"/>
        <w:rPr>
          <w:rFonts w:eastAsia="Arial" w:cs="Arial"/>
          <w:lang w:bidi="pl-PL"/>
        </w:rPr>
      </w:pPr>
      <w:r w:rsidRPr="00904AD5">
        <w:rPr>
          <w:rFonts w:eastAsia="Arial" w:cs="Arial"/>
          <w:lang w:bidi="pl-PL"/>
        </w:rPr>
        <w:t>Zamierzam/nie zamierzam</w:t>
      </w:r>
      <w:r w:rsidRPr="00904AD5">
        <w:rPr>
          <w:rFonts w:eastAsia="Arial" w:cs="Arial"/>
          <w:vertAlign w:val="superscript"/>
          <w:lang w:bidi="pl-PL"/>
        </w:rPr>
        <w:t xml:space="preserve">3 </w:t>
      </w:r>
      <w:r w:rsidRPr="00904AD5">
        <w:rPr>
          <w:rFonts w:eastAsia="Arial" w:cs="Arial"/>
          <w:lang w:bidi="pl-PL"/>
        </w:rPr>
        <w:t xml:space="preserve">udzielić część zamówienia podwykonawcom. </w:t>
      </w:r>
    </w:p>
    <w:p w14:paraId="45BA9067" w14:textId="77777777" w:rsidR="00904AD5" w:rsidRPr="00904AD5" w:rsidRDefault="00904AD5" w:rsidP="00904AD5">
      <w:pPr>
        <w:spacing w:after="156" w:line="360" w:lineRule="auto"/>
        <w:ind w:left="709" w:right="65"/>
        <w:rPr>
          <w:rFonts w:eastAsia="Arial" w:cs="Arial"/>
          <w:lang w:bidi="pl-PL"/>
        </w:rPr>
      </w:pPr>
      <w:r w:rsidRPr="00904AD5">
        <w:rPr>
          <w:rFonts w:eastAsia="Arial" w:cs="Arial"/>
          <w:lang w:bidi="pl-PL"/>
        </w:rPr>
        <w:t xml:space="preserve">Podwykonawcom zamierzam powierzyć następujące części zamówienia: </w:t>
      </w:r>
    </w:p>
    <w:p w14:paraId="21428E2B" w14:textId="77777777" w:rsidR="00904AD5" w:rsidRPr="00904AD5" w:rsidRDefault="00904AD5" w:rsidP="00904AD5">
      <w:pPr>
        <w:spacing w:after="159" w:line="360" w:lineRule="auto"/>
        <w:ind w:left="709" w:right="65"/>
        <w:rPr>
          <w:rFonts w:eastAsia="Arial" w:cs="Arial"/>
          <w:lang w:bidi="pl-PL"/>
        </w:rPr>
      </w:pPr>
      <w:r w:rsidRPr="00904AD5">
        <w:rPr>
          <w:rFonts w:eastAsia="Arial" w:cs="Arial"/>
          <w:lang w:bidi="pl-PL"/>
        </w:rPr>
        <w:t xml:space="preserve">………………………………… </w:t>
      </w:r>
    </w:p>
    <w:p w14:paraId="1154DDCB" w14:textId="77777777" w:rsidR="00904AD5" w:rsidRPr="00904AD5" w:rsidRDefault="00904AD5" w:rsidP="00904AD5">
      <w:pPr>
        <w:spacing w:after="156" w:line="360" w:lineRule="auto"/>
        <w:ind w:left="709" w:right="65"/>
        <w:rPr>
          <w:rFonts w:eastAsia="Arial" w:cs="Arial"/>
          <w:lang w:bidi="pl-PL"/>
        </w:rPr>
      </w:pPr>
      <w:r w:rsidRPr="00904AD5">
        <w:rPr>
          <w:rFonts w:eastAsia="Arial" w:cs="Arial"/>
          <w:lang w:bidi="pl-PL"/>
        </w:rPr>
        <w:t xml:space="preserve">Dane Wykonawców (jeżeli są znani):  </w:t>
      </w:r>
    </w:p>
    <w:p w14:paraId="7FCD63DF" w14:textId="77777777" w:rsidR="00904AD5" w:rsidRPr="00904AD5" w:rsidRDefault="00904AD5" w:rsidP="00904AD5">
      <w:pPr>
        <w:spacing w:after="143" w:line="360" w:lineRule="auto"/>
        <w:ind w:left="567" w:right="65" w:firstLine="142"/>
        <w:rPr>
          <w:rFonts w:eastAsia="Arial" w:cs="Arial"/>
          <w:lang w:bidi="pl-PL"/>
        </w:rPr>
      </w:pPr>
      <w:r w:rsidRPr="00904AD5">
        <w:rPr>
          <w:rFonts w:eastAsia="Arial" w:cs="Arial"/>
          <w:lang w:bidi="pl-PL"/>
        </w:rPr>
        <w:t xml:space="preserve">………………………………… </w:t>
      </w:r>
    </w:p>
    <w:p w14:paraId="057D6BE2" w14:textId="77777777" w:rsidR="00904AD5" w:rsidRPr="00904AD5" w:rsidRDefault="00904AD5" w:rsidP="00904AD5">
      <w:pPr>
        <w:numPr>
          <w:ilvl w:val="0"/>
          <w:numId w:val="31"/>
        </w:numPr>
        <w:suppressAutoHyphens/>
        <w:spacing w:after="27" w:line="360" w:lineRule="auto"/>
        <w:ind w:left="709" w:right="65" w:hanging="425"/>
        <w:rPr>
          <w:rFonts w:eastAsia="Arial" w:cs="Arial"/>
          <w:lang w:bidi="pl-PL"/>
        </w:rPr>
      </w:pPr>
      <w:r w:rsidRPr="00904AD5">
        <w:rPr>
          <w:rFonts w:eastAsia="Arial" w:cs="Arial"/>
          <w:lang w:bidi="pl-PL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publicznego w niniejszym postępowaniu. </w:t>
      </w:r>
    </w:p>
    <w:p w14:paraId="37A078F8" w14:textId="77777777" w:rsidR="00904AD5" w:rsidRPr="00904AD5" w:rsidRDefault="00904AD5" w:rsidP="00904AD5">
      <w:pPr>
        <w:numPr>
          <w:ilvl w:val="0"/>
          <w:numId w:val="31"/>
        </w:numPr>
        <w:suppressAutoHyphens/>
        <w:spacing w:after="27" w:line="360" w:lineRule="auto"/>
        <w:ind w:left="709" w:right="65" w:hanging="425"/>
        <w:rPr>
          <w:rFonts w:eastAsia="Arial" w:cs="Arial"/>
          <w:lang w:eastAsia="en-GB" w:bidi="pl-PL"/>
        </w:rPr>
      </w:pPr>
      <w:r w:rsidRPr="00904AD5">
        <w:rPr>
          <w:rFonts w:eastAsia="Arial" w:cs="Arial"/>
          <w:lang w:bidi="pl-PL"/>
        </w:rPr>
        <w:t>Szczegółowy wykaz kalkulacji ceny szkolenia pn.:</w:t>
      </w:r>
      <w:r w:rsidRPr="00904AD5">
        <w:rPr>
          <w:rFonts w:eastAsia="Arial" w:cs="Arial"/>
          <w:bCs/>
          <w:lang w:eastAsia="en-GB" w:bidi="pl-PL"/>
        </w:rPr>
        <w:t xml:space="preserve"> „</w:t>
      </w:r>
      <w:r w:rsidRPr="00904AD5">
        <w:rPr>
          <w:rFonts w:eastAsia="Arial" w:cs="Arial"/>
          <w:lang w:eastAsia="en-GB" w:bidi="pl-PL"/>
        </w:rPr>
        <w:t xml:space="preserve">Uprawnienia elektroenergetyczne do 1 KV eksploatacja (G1) z elementami zielonej energii” dla 5 osób bezrobotnych, zarejestrowanych w Powiatowym Urzędzie Pracy w </w:t>
      </w:r>
      <w:proofErr w:type="spellStart"/>
      <w:r w:rsidRPr="00904AD5">
        <w:rPr>
          <w:rFonts w:eastAsia="Arial" w:cs="Arial"/>
          <w:lang w:eastAsia="en-GB" w:bidi="pl-PL"/>
        </w:rPr>
        <w:t>Gdynioraz</w:t>
      </w:r>
      <w:proofErr w:type="spellEnd"/>
      <w:r w:rsidRPr="00904AD5">
        <w:rPr>
          <w:rFonts w:eastAsia="Arial" w:cs="Arial"/>
          <w:lang w:eastAsia="en-GB" w:bidi="pl-PL"/>
        </w:rPr>
        <w:t xml:space="preserve"> procesu potwierdzenia nabycia wiedzy i umiejętności i wydania dokumentu potwierdzającego nabycie wiedzy i umiejętności (egzaminu).</w:t>
      </w:r>
    </w:p>
    <w:p w14:paraId="224DA0F5" w14:textId="77777777" w:rsidR="00904AD5" w:rsidRPr="00904AD5" w:rsidRDefault="00904AD5" w:rsidP="00904AD5">
      <w:pPr>
        <w:spacing w:line="360" w:lineRule="auto"/>
        <w:ind w:left="360" w:firstLine="349"/>
        <w:contextualSpacing/>
        <w:rPr>
          <w:rFonts w:eastAsia="Arial"/>
          <w:lang w:bidi="pl-PL"/>
        </w:rPr>
      </w:pPr>
      <w:r w:rsidRPr="00904AD5">
        <w:rPr>
          <w:rFonts w:eastAsia="Arial"/>
          <w:b/>
          <w:bCs/>
          <w:lang w:bidi="pl-PL"/>
        </w:rPr>
        <w:t>Liczba uczestników szkolenia:</w:t>
      </w:r>
      <w:r w:rsidRPr="00904AD5">
        <w:rPr>
          <w:rFonts w:eastAsia="Arial"/>
          <w:lang w:bidi="pl-PL"/>
        </w:rPr>
        <w:t xml:space="preserve"> </w:t>
      </w:r>
      <w:r w:rsidRPr="00904AD5">
        <w:rPr>
          <w:rFonts w:eastAsia="Arial"/>
          <w:b/>
          <w:bCs/>
          <w:lang w:bidi="pl-PL"/>
        </w:rPr>
        <w:t>5</w:t>
      </w:r>
    </w:p>
    <w:p w14:paraId="172488D6" w14:textId="77777777" w:rsidR="00904AD5" w:rsidRPr="00904AD5" w:rsidRDefault="00904AD5" w:rsidP="00904AD5">
      <w:pPr>
        <w:spacing w:line="360" w:lineRule="auto"/>
        <w:ind w:left="708" w:firstLine="1"/>
        <w:contextualSpacing/>
        <w:rPr>
          <w:rFonts w:eastAsia="Arial"/>
          <w:b/>
          <w:bCs/>
          <w:lang w:bidi="pl-PL"/>
        </w:rPr>
      </w:pPr>
      <w:r w:rsidRPr="00904AD5">
        <w:rPr>
          <w:rFonts w:eastAsia="Arial"/>
          <w:b/>
          <w:bCs/>
          <w:lang w:bidi="pl-PL"/>
        </w:rPr>
        <w:t>Liczba godzin dydaktycznych szkolenia (uwzględniając godzinę dydaktyczną trwającą 45 minut): 30</w:t>
      </w:r>
    </w:p>
    <w:p w14:paraId="6FA22533" w14:textId="77777777" w:rsidR="00904AD5" w:rsidRPr="00904AD5" w:rsidRDefault="00904AD5" w:rsidP="00904AD5">
      <w:pPr>
        <w:suppressAutoHyphens/>
        <w:spacing w:after="27" w:line="360" w:lineRule="auto"/>
        <w:ind w:left="709" w:right="65"/>
        <w:rPr>
          <w:rFonts w:eastAsia="Arial" w:cs="Arial"/>
          <w:lang w:bidi="pl-PL"/>
        </w:rPr>
      </w:pPr>
    </w:p>
    <w:p w14:paraId="3A79FCDB" w14:textId="77777777" w:rsidR="00904AD5" w:rsidRPr="00904AD5" w:rsidRDefault="00904AD5" w:rsidP="00904AD5">
      <w:pPr>
        <w:suppressAutoHyphens/>
        <w:spacing w:after="27" w:line="360" w:lineRule="auto"/>
        <w:ind w:left="709" w:right="65"/>
        <w:rPr>
          <w:rFonts w:eastAsia="Arial" w:cs="Arial"/>
          <w:lang w:bidi="pl-PL"/>
        </w:rPr>
      </w:pPr>
    </w:p>
    <w:tbl>
      <w:tblPr>
        <w:tblW w:w="9075" w:type="dxa"/>
        <w:tblInd w:w="-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32"/>
        <w:gridCol w:w="1843"/>
      </w:tblGrid>
      <w:tr w:rsidR="00904AD5" w:rsidRPr="00904AD5" w14:paraId="2FF926FA" w14:textId="77777777">
        <w:trPr>
          <w:trHeight w:val="607"/>
        </w:trPr>
        <w:tc>
          <w:tcPr>
            <w:tcW w:w="7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FDFD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4E6239D" w14:textId="77777777" w:rsidR="00904AD5" w:rsidRPr="00904AD5" w:rsidRDefault="00904AD5" w:rsidP="00904AD5">
            <w:pPr>
              <w:numPr>
                <w:ilvl w:val="0"/>
                <w:numId w:val="32"/>
              </w:numPr>
              <w:suppressAutoHyphens/>
              <w:spacing w:after="27" w:line="360" w:lineRule="auto"/>
              <w:ind w:left="351" w:right="65" w:hanging="351"/>
              <w:contextualSpacing/>
              <w:rPr>
                <w:rFonts w:eastAsia="Arial" w:cs="Arial"/>
                <w:lang w:eastAsia="en-GB" w:bidi="pl-PL"/>
              </w:rPr>
            </w:pPr>
            <w:r w:rsidRPr="00904AD5">
              <w:rPr>
                <w:rFonts w:eastAsia="Arial" w:cs="Arial"/>
                <w:lang w:eastAsia="en-GB" w:bidi="pl-PL"/>
              </w:rPr>
              <w:lastRenderedPageBreak/>
              <w:t>Koszty stałe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FDFD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F137DF" w14:textId="77777777" w:rsidR="00904AD5" w:rsidRPr="00904AD5" w:rsidRDefault="00904AD5" w:rsidP="00904AD5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  <w:r w:rsidRPr="00904AD5">
              <w:rPr>
                <w:rFonts w:eastAsia="Arial" w:cs="Arial"/>
                <w:lang w:eastAsia="en-GB" w:bidi="pl-PL"/>
              </w:rPr>
              <w:t>Kwota netto</w:t>
            </w:r>
          </w:p>
        </w:tc>
      </w:tr>
      <w:tr w:rsidR="00904AD5" w:rsidRPr="00904AD5" w14:paraId="11A3C78B" w14:textId="77777777">
        <w:trPr>
          <w:cantSplit/>
          <w:trHeight w:hRule="exact" w:val="636"/>
        </w:trPr>
        <w:tc>
          <w:tcPr>
            <w:tcW w:w="72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590ACF" w14:textId="77777777" w:rsidR="00904AD5" w:rsidRPr="00904AD5" w:rsidRDefault="00904AD5" w:rsidP="00904AD5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  <w:r w:rsidRPr="00904AD5">
              <w:rPr>
                <w:rFonts w:eastAsia="Arial" w:cs="Arial"/>
                <w:lang w:eastAsia="en-GB" w:bidi="pl-PL"/>
              </w:rPr>
              <w:t>1.</w:t>
            </w: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004D56" w14:textId="77777777" w:rsidR="00904AD5" w:rsidRPr="00904AD5" w:rsidRDefault="00904AD5" w:rsidP="00904AD5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</w:p>
        </w:tc>
      </w:tr>
      <w:tr w:rsidR="00904AD5" w:rsidRPr="00904AD5" w14:paraId="24643142" w14:textId="77777777">
        <w:trPr>
          <w:cantSplit/>
          <w:trHeight w:hRule="exact" w:val="604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2AD72B" w14:textId="77777777" w:rsidR="00904AD5" w:rsidRPr="00904AD5" w:rsidRDefault="00904AD5" w:rsidP="00904AD5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  <w:r w:rsidRPr="00904AD5">
              <w:rPr>
                <w:rFonts w:eastAsia="Arial" w:cs="Arial"/>
                <w:lang w:eastAsia="en-GB" w:bidi="pl-PL"/>
              </w:rPr>
              <w:t>2.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8D64E3" w14:textId="77777777" w:rsidR="00904AD5" w:rsidRPr="00904AD5" w:rsidRDefault="00904AD5" w:rsidP="00904AD5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</w:p>
        </w:tc>
      </w:tr>
      <w:tr w:rsidR="00904AD5" w:rsidRPr="00904AD5" w14:paraId="438CC449" w14:textId="77777777">
        <w:trPr>
          <w:cantSplit/>
          <w:trHeight w:hRule="exact" w:val="540"/>
        </w:trPr>
        <w:tc>
          <w:tcPr>
            <w:tcW w:w="723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C26DD2" w14:textId="77777777" w:rsidR="00904AD5" w:rsidRPr="00904AD5" w:rsidRDefault="00904AD5" w:rsidP="00904AD5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  <w:r w:rsidRPr="00904AD5">
              <w:rPr>
                <w:rFonts w:eastAsia="Arial" w:cs="Arial"/>
                <w:lang w:eastAsia="en-GB" w:bidi="pl-PL"/>
              </w:rPr>
              <w:t>3.</w:t>
            </w: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FBD7A5" w14:textId="77777777" w:rsidR="00904AD5" w:rsidRPr="00904AD5" w:rsidRDefault="00904AD5" w:rsidP="00904AD5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</w:p>
        </w:tc>
      </w:tr>
      <w:tr w:rsidR="00904AD5" w:rsidRPr="00904AD5" w14:paraId="31DECFB4" w14:textId="77777777">
        <w:trPr>
          <w:cantSplit/>
          <w:trHeight w:hRule="exact" w:val="540"/>
        </w:trPr>
        <w:tc>
          <w:tcPr>
            <w:tcW w:w="723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52FB37" w14:textId="77777777" w:rsidR="00904AD5" w:rsidRPr="00904AD5" w:rsidRDefault="00904AD5" w:rsidP="00904AD5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  <w:r w:rsidRPr="00904AD5">
              <w:rPr>
                <w:rFonts w:eastAsia="Arial" w:cs="Arial"/>
                <w:lang w:eastAsia="en-GB" w:bidi="pl-PL"/>
              </w:rPr>
              <w:t>…</w:t>
            </w: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7C2687" w14:textId="77777777" w:rsidR="00904AD5" w:rsidRPr="00904AD5" w:rsidRDefault="00904AD5" w:rsidP="00904AD5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</w:p>
        </w:tc>
      </w:tr>
      <w:tr w:rsidR="00904AD5" w:rsidRPr="00904AD5" w14:paraId="3CBE061B" w14:textId="77777777">
        <w:trPr>
          <w:cantSplit/>
          <w:trHeight w:hRule="exact" w:val="540"/>
        </w:trPr>
        <w:tc>
          <w:tcPr>
            <w:tcW w:w="723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D2EAE1" w14:textId="77777777" w:rsidR="00904AD5" w:rsidRPr="00904AD5" w:rsidRDefault="00904AD5" w:rsidP="00904AD5">
            <w:pPr>
              <w:numPr>
                <w:ilvl w:val="0"/>
                <w:numId w:val="32"/>
              </w:numPr>
              <w:suppressAutoHyphens/>
              <w:spacing w:after="27" w:line="360" w:lineRule="auto"/>
              <w:ind w:left="351" w:right="65" w:hanging="351"/>
              <w:contextualSpacing/>
              <w:rPr>
                <w:rFonts w:eastAsia="Arial" w:cs="Arial"/>
                <w:lang w:eastAsia="en-GB" w:bidi="pl-PL"/>
              </w:rPr>
            </w:pPr>
            <w:r w:rsidRPr="00904AD5">
              <w:rPr>
                <w:rFonts w:eastAsia="Arial" w:cs="Arial"/>
                <w:lang w:eastAsia="en-GB" w:bidi="pl-PL"/>
              </w:rPr>
              <w:t>Koszty zmienne</w:t>
            </w: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89A64E" w14:textId="77777777" w:rsidR="00904AD5" w:rsidRPr="00904AD5" w:rsidRDefault="00904AD5" w:rsidP="00904AD5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  <w:r w:rsidRPr="00904AD5">
              <w:rPr>
                <w:rFonts w:eastAsia="Arial" w:cs="Arial"/>
                <w:lang w:eastAsia="en-GB" w:bidi="pl-PL"/>
              </w:rPr>
              <w:t>Kwota netto</w:t>
            </w:r>
          </w:p>
        </w:tc>
      </w:tr>
      <w:tr w:rsidR="00904AD5" w:rsidRPr="00904AD5" w14:paraId="0598A8C7" w14:textId="77777777">
        <w:trPr>
          <w:cantSplit/>
          <w:trHeight w:hRule="exact" w:val="540"/>
        </w:trPr>
        <w:tc>
          <w:tcPr>
            <w:tcW w:w="723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FD18BE" w14:textId="77777777" w:rsidR="00904AD5" w:rsidRPr="00904AD5" w:rsidRDefault="00904AD5" w:rsidP="00904AD5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  <w:r w:rsidRPr="00904AD5">
              <w:rPr>
                <w:rFonts w:eastAsia="Arial" w:cs="Arial"/>
                <w:lang w:eastAsia="en-GB" w:bidi="pl-PL"/>
              </w:rPr>
              <w:t>1.</w:t>
            </w:r>
          </w:p>
        </w:tc>
        <w:tc>
          <w:tcPr>
            <w:tcW w:w="184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AB102E" w14:textId="77777777" w:rsidR="00904AD5" w:rsidRPr="00904AD5" w:rsidRDefault="00904AD5" w:rsidP="00904AD5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</w:p>
        </w:tc>
      </w:tr>
      <w:tr w:rsidR="00904AD5" w:rsidRPr="00904AD5" w14:paraId="3E12D353" w14:textId="77777777">
        <w:trPr>
          <w:cantSplit/>
          <w:trHeight w:val="588"/>
        </w:trPr>
        <w:tc>
          <w:tcPr>
            <w:tcW w:w="723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8F9BA1" w14:textId="77777777" w:rsidR="00904AD5" w:rsidRPr="00904AD5" w:rsidRDefault="00904AD5" w:rsidP="00904AD5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  <w:r w:rsidRPr="00904AD5">
              <w:rPr>
                <w:rFonts w:eastAsia="Arial" w:cs="Arial"/>
                <w:lang w:eastAsia="en-GB" w:bidi="pl-PL"/>
              </w:rPr>
              <w:t>2.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C525850" w14:textId="77777777" w:rsidR="00904AD5" w:rsidRPr="00904AD5" w:rsidRDefault="00904AD5" w:rsidP="00904AD5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</w:p>
        </w:tc>
      </w:tr>
      <w:tr w:rsidR="00904AD5" w:rsidRPr="00904AD5" w14:paraId="5D2B3A13" w14:textId="77777777">
        <w:trPr>
          <w:cantSplit/>
          <w:trHeight w:val="580"/>
        </w:trPr>
        <w:tc>
          <w:tcPr>
            <w:tcW w:w="723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41DDF5" w14:textId="77777777" w:rsidR="00904AD5" w:rsidRPr="00904AD5" w:rsidRDefault="00904AD5" w:rsidP="00904AD5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  <w:r w:rsidRPr="00904AD5">
              <w:rPr>
                <w:rFonts w:eastAsia="Arial" w:cs="Arial"/>
                <w:lang w:eastAsia="en-GB" w:bidi="pl-PL"/>
              </w:rPr>
              <w:t>3.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0ECF2CB" w14:textId="77777777" w:rsidR="00904AD5" w:rsidRPr="00904AD5" w:rsidRDefault="00904AD5" w:rsidP="00904AD5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</w:p>
        </w:tc>
      </w:tr>
      <w:tr w:rsidR="00904AD5" w:rsidRPr="00904AD5" w14:paraId="739035EA" w14:textId="77777777">
        <w:trPr>
          <w:cantSplit/>
          <w:trHeight w:val="580"/>
        </w:trPr>
        <w:tc>
          <w:tcPr>
            <w:tcW w:w="723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5FCD0F" w14:textId="77777777" w:rsidR="00904AD5" w:rsidRPr="00904AD5" w:rsidRDefault="00904AD5" w:rsidP="00904AD5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  <w:r w:rsidRPr="00904AD5">
              <w:rPr>
                <w:rFonts w:eastAsia="Arial" w:cs="Arial"/>
                <w:lang w:eastAsia="en-GB" w:bidi="pl-PL"/>
              </w:rPr>
              <w:t>…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C4A9058" w14:textId="77777777" w:rsidR="00904AD5" w:rsidRPr="00904AD5" w:rsidRDefault="00904AD5" w:rsidP="00904AD5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</w:p>
        </w:tc>
      </w:tr>
      <w:tr w:rsidR="00904AD5" w:rsidRPr="00904AD5" w14:paraId="6BFE8376" w14:textId="77777777">
        <w:trPr>
          <w:cantSplit/>
          <w:trHeight w:val="580"/>
        </w:trPr>
        <w:tc>
          <w:tcPr>
            <w:tcW w:w="723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7149D1" w14:textId="77777777" w:rsidR="00904AD5" w:rsidRPr="00904AD5" w:rsidRDefault="00904AD5" w:rsidP="00904AD5">
            <w:pPr>
              <w:numPr>
                <w:ilvl w:val="0"/>
                <w:numId w:val="32"/>
              </w:numPr>
              <w:suppressAutoHyphens/>
              <w:spacing w:after="27" w:line="360" w:lineRule="auto"/>
              <w:ind w:left="351" w:right="65" w:hanging="351"/>
              <w:contextualSpacing/>
              <w:rPr>
                <w:rFonts w:eastAsia="Arial" w:cs="Arial"/>
                <w:lang w:eastAsia="en-GB" w:bidi="pl-PL"/>
              </w:rPr>
            </w:pPr>
            <w:r w:rsidRPr="00904AD5">
              <w:rPr>
                <w:rFonts w:eastAsia="Arial" w:cs="Arial"/>
                <w:lang w:eastAsia="en-GB" w:bidi="pl-PL"/>
              </w:rPr>
              <w:t>Zysk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B29C1D9" w14:textId="77777777" w:rsidR="00904AD5" w:rsidRPr="00904AD5" w:rsidRDefault="00904AD5" w:rsidP="00904AD5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</w:p>
        </w:tc>
      </w:tr>
      <w:tr w:rsidR="00904AD5" w:rsidRPr="00904AD5" w14:paraId="188E5ACB" w14:textId="77777777">
        <w:trPr>
          <w:cantSplit/>
          <w:trHeight w:val="561"/>
        </w:trPr>
        <w:tc>
          <w:tcPr>
            <w:tcW w:w="72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0639B5" w14:textId="77777777" w:rsidR="00904AD5" w:rsidRPr="00904AD5" w:rsidRDefault="00904AD5" w:rsidP="00904AD5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  <w:r w:rsidRPr="00904AD5">
              <w:rPr>
                <w:rFonts w:eastAsia="Arial" w:cs="Arial"/>
                <w:lang w:eastAsia="en-GB" w:bidi="pl-PL"/>
              </w:rPr>
              <w:t>Zysk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6FE0A7B2" w14:textId="77777777" w:rsidR="00904AD5" w:rsidRPr="00904AD5" w:rsidRDefault="00904AD5" w:rsidP="00904AD5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</w:p>
        </w:tc>
      </w:tr>
      <w:tr w:rsidR="00904AD5" w:rsidRPr="00904AD5" w14:paraId="65D851A7" w14:textId="77777777">
        <w:trPr>
          <w:cantSplit/>
          <w:trHeight w:val="551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3DCC6E" w14:textId="77777777" w:rsidR="00904AD5" w:rsidRPr="00904AD5" w:rsidRDefault="00904AD5" w:rsidP="00904AD5">
            <w:pPr>
              <w:numPr>
                <w:ilvl w:val="0"/>
                <w:numId w:val="32"/>
              </w:numPr>
              <w:suppressAutoHyphens/>
              <w:spacing w:after="27" w:line="360" w:lineRule="auto"/>
              <w:ind w:left="351" w:right="65" w:hanging="351"/>
              <w:contextualSpacing/>
              <w:rPr>
                <w:rFonts w:eastAsia="Arial" w:cs="Arial"/>
                <w:lang w:eastAsia="en-GB" w:bidi="pl-PL"/>
              </w:rPr>
            </w:pPr>
            <w:r w:rsidRPr="00904AD5">
              <w:rPr>
                <w:rFonts w:eastAsia="Arial" w:cs="Arial"/>
                <w:lang w:eastAsia="en-GB" w:bidi="pl-PL"/>
              </w:rPr>
              <w:t>Koszt potwierdzenia wiedzy i umiejętności oraz wydania dokumentów potwierdzających nabycie wiedzy i umiejętności (egzaminu) – jeśli dotyczy:</w:t>
            </w:r>
          </w:p>
        </w:tc>
      </w:tr>
      <w:tr w:rsidR="00904AD5" w:rsidRPr="00904AD5" w14:paraId="4D64359E" w14:textId="77777777">
        <w:trPr>
          <w:cantSplit/>
          <w:trHeight w:val="575"/>
        </w:trPr>
        <w:tc>
          <w:tcPr>
            <w:tcW w:w="723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C16EA0" w14:textId="77777777" w:rsidR="00904AD5" w:rsidRPr="00904AD5" w:rsidRDefault="00904AD5" w:rsidP="00904AD5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  <w:r w:rsidRPr="00904AD5">
              <w:rPr>
                <w:rFonts w:eastAsia="Arial" w:cs="Arial"/>
                <w:lang w:eastAsia="en-GB" w:bidi="pl-PL"/>
              </w:rPr>
              <w:t xml:space="preserve">Łączny koszt egzaminu </w:t>
            </w:r>
            <w:r w:rsidRPr="00904AD5">
              <w:rPr>
                <w:rFonts w:eastAsia="Arial" w:cs="Arial"/>
                <w:b/>
                <w:bCs/>
                <w:lang w:eastAsia="en-GB" w:bidi="pl-PL"/>
              </w:rPr>
              <w:t>(za 5 osób)</w:t>
            </w:r>
            <w:r w:rsidRPr="00904AD5">
              <w:rPr>
                <w:rFonts w:eastAsia="Arial" w:cs="Arial"/>
                <w:lang w:eastAsia="en-GB" w:bidi="pl-PL"/>
              </w:rPr>
              <w:t>: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5BDCCBD" w14:textId="77777777" w:rsidR="00904AD5" w:rsidRPr="00904AD5" w:rsidRDefault="00904AD5" w:rsidP="00904AD5">
            <w:pPr>
              <w:suppressAutoHyphens/>
              <w:spacing w:after="27" w:line="360" w:lineRule="auto"/>
              <w:ind w:right="65"/>
              <w:rPr>
                <w:rFonts w:eastAsia="Arial" w:cs="Arial"/>
                <w:lang w:eastAsia="en-GB" w:bidi="pl-PL"/>
              </w:rPr>
            </w:pPr>
          </w:p>
        </w:tc>
      </w:tr>
      <w:tr w:rsidR="00904AD5" w:rsidRPr="00904AD5" w14:paraId="3427B301" w14:textId="77777777">
        <w:trPr>
          <w:cantSplit/>
          <w:trHeight w:val="809"/>
        </w:trPr>
        <w:tc>
          <w:tcPr>
            <w:tcW w:w="723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69C8C4" w14:textId="77777777" w:rsidR="00904AD5" w:rsidRPr="00904AD5" w:rsidRDefault="00904AD5" w:rsidP="00904AD5">
            <w:pPr>
              <w:numPr>
                <w:ilvl w:val="0"/>
                <w:numId w:val="32"/>
              </w:numPr>
              <w:suppressAutoHyphens/>
              <w:spacing w:after="27" w:line="360" w:lineRule="auto"/>
              <w:ind w:left="351" w:right="65" w:hanging="351"/>
              <w:contextualSpacing/>
              <w:rPr>
                <w:rFonts w:eastAsia="Arial" w:cs="Arial"/>
                <w:b/>
                <w:bCs/>
                <w:lang w:eastAsia="en-GB" w:bidi="pl-PL"/>
              </w:rPr>
            </w:pPr>
            <w:r w:rsidRPr="00904AD5">
              <w:rPr>
                <w:rFonts w:eastAsia="Arial" w:cs="Arial"/>
                <w:b/>
                <w:bCs/>
                <w:lang w:eastAsia="en-GB" w:bidi="pl-PL"/>
              </w:rPr>
              <w:t>Łączny koszt szkolenia netto (pkt I, II, III, IV)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D47BCEE" w14:textId="77777777" w:rsidR="00904AD5" w:rsidRPr="00904AD5" w:rsidRDefault="00904AD5" w:rsidP="00904AD5">
            <w:pPr>
              <w:rPr>
                <w:rFonts w:eastAsia="Arial" w:cs="Arial"/>
                <w:b/>
                <w:bCs/>
                <w:lang w:eastAsia="en-GB" w:bidi="pl-PL"/>
              </w:rPr>
            </w:pPr>
          </w:p>
        </w:tc>
      </w:tr>
    </w:tbl>
    <w:p w14:paraId="720AFE35" w14:textId="77777777" w:rsidR="00904AD5" w:rsidRPr="00904AD5" w:rsidRDefault="00904AD5" w:rsidP="00904AD5">
      <w:pPr>
        <w:suppressAutoHyphens/>
        <w:spacing w:after="27" w:line="360" w:lineRule="auto"/>
        <w:ind w:right="65"/>
        <w:rPr>
          <w:rFonts w:eastAsia="Arial" w:cs="Arial"/>
          <w:bCs/>
          <w:lang w:eastAsia="en-GB" w:bidi="pl-PL"/>
        </w:rPr>
      </w:pPr>
    </w:p>
    <w:p w14:paraId="2AC73715" w14:textId="77777777" w:rsidR="00904AD5" w:rsidRPr="00904AD5" w:rsidRDefault="00904AD5" w:rsidP="00904AD5">
      <w:pPr>
        <w:suppressAutoHyphens/>
        <w:spacing w:after="27" w:line="360" w:lineRule="auto"/>
        <w:ind w:right="65"/>
        <w:rPr>
          <w:rFonts w:eastAsia="Arial" w:cs="Arial"/>
          <w:bCs/>
          <w:lang w:eastAsia="en-GB" w:bidi="pl-PL"/>
        </w:rPr>
      </w:pPr>
      <w:r w:rsidRPr="00904AD5">
        <w:rPr>
          <w:rFonts w:eastAsia="Arial" w:cs="Arial"/>
          <w:bCs/>
          <w:lang w:eastAsia="en-GB" w:bidi="pl-PL"/>
        </w:rPr>
        <w:t>Koszt szkolenia 1 osoby: ………………………………………………..</w:t>
      </w:r>
    </w:p>
    <w:p w14:paraId="3798F5F9" w14:textId="77777777" w:rsidR="00904AD5" w:rsidRPr="00904AD5" w:rsidRDefault="00904AD5" w:rsidP="00904AD5">
      <w:pPr>
        <w:suppressAutoHyphens/>
        <w:spacing w:after="27" w:line="360" w:lineRule="auto"/>
        <w:ind w:right="65"/>
        <w:rPr>
          <w:rFonts w:eastAsia="Arial" w:cs="Arial"/>
          <w:bCs/>
          <w:lang w:eastAsia="en-GB" w:bidi="pl-PL"/>
        </w:rPr>
      </w:pPr>
      <w:r w:rsidRPr="00904AD5">
        <w:rPr>
          <w:rFonts w:eastAsia="Arial" w:cs="Arial"/>
          <w:bCs/>
          <w:lang w:eastAsia="en-GB" w:bidi="pl-PL"/>
        </w:rPr>
        <w:t>Słownie: ……………………………………………………………………</w:t>
      </w:r>
    </w:p>
    <w:p w14:paraId="02212707" w14:textId="77777777" w:rsidR="00904AD5" w:rsidRPr="00904AD5" w:rsidRDefault="00904AD5" w:rsidP="00904AD5">
      <w:pPr>
        <w:suppressAutoHyphens/>
        <w:spacing w:before="240" w:after="27" w:line="360" w:lineRule="auto"/>
        <w:ind w:right="65"/>
        <w:rPr>
          <w:rFonts w:eastAsia="Arial" w:cs="Arial"/>
          <w:bCs/>
          <w:lang w:eastAsia="en-GB" w:bidi="pl-PL"/>
        </w:rPr>
      </w:pPr>
      <w:r w:rsidRPr="00904AD5">
        <w:rPr>
          <w:rFonts w:eastAsia="Arial" w:cs="Arial"/>
          <w:bCs/>
          <w:lang w:eastAsia="en-GB" w:bidi="pl-PL"/>
        </w:rPr>
        <w:t>Koszt osobogodziny szkolenia***: ………………………………………</w:t>
      </w:r>
    </w:p>
    <w:p w14:paraId="4CE2FBA7" w14:textId="77777777" w:rsidR="00904AD5" w:rsidRPr="00904AD5" w:rsidRDefault="00904AD5" w:rsidP="00904AD5">
      <w:pPr>
        <w:suppressAutoHyphens/>
        <w:spacing w:after="27" w:line="360" w:lineRule="auto"/>
        <w:ind w:right="65"/>
        <w:rPr>
          <w:rFonts w:eastAsia="Arial" w:cs="Arial"/>
          <w:bCs/>
          <w:lang w:eastAsia="en-GB" w:bidi="pl-PL"/>
        </w:rPr>
      </w:pPr>
      <w:r w:rsidRPr="00904AD5">
        <w:rPr>
          <w:rFonts w:eastAsia="Arial" w:cs="Arial"/>
          <w:bCs/>
          <w:lang w:eastAsia="en-GB" w:bidi="pl-PL"/>
        </w:rPr>
        <w:t>Słownie: ……………………………………………………………………</w:t>
      </w:r>
    </w:p>
    <w:p w14:paraId="3ADD13C8" w14:textId="77777777" w:rsidR="00904AD5" w:rsidRPr="00904AD5" w:rsidRDefault="00904AD5" w:rsidP="00904AD5">
      <w:pPr>
        <w:suppressAutoHyphens/>
        <w:spacing w:after="27" w:line="360" w:lineRule="auto"/>
        <w:ind w:right="65"/>
        <w:rPr>
          <w:rFonts w:eastAsia="Arial" w:cs="Arial"/>
          <w:bCs/>
          <w:lang w:eastAsia="en-GB" w:bidi="pl-PL"/>
        </w:rPr>
      </w:pPr>
      <w:bookmarkStart w:id="3" w:name="_Hlk226713846"/>
    </w:p>
    <w:p w14:paraId="4E4CAF87" w14:textId="77777777" w:rsidR="00904AD5" w:rsidRPr="00904AD5" w:rsidRDefault="00904AD5" w:rsidP="00904AD5">
      <w:pPr>
        <w:suppressAutoHyphens/>
        <w:spacing w:after="27" w:line="360" w:lineRule="auto"/>
        <w:ind w:right="65"/>
        <w:rPr>
          <w:rFonts w:eastAsia="Arial" w:cs="Arial"/>
          <w:bCs/>
          <w:i/>
          <w:iCs/>
          <w:lang w:eastAsia="en-GB" w:bidi="pl-PL"/>
        </w:rPr>
      </w:pPr>
      <w:r w:rsidRPr="00904AD5">
        <w:rPr>
          <w:rFonts w:eastAsia="Arial" w:cs="Arial"/>
          <w:bCs/>
          <w:lang w:eastAsia="en-GB" w:bidi="pl-PL"/>
        </w:rPr>
        <w:t xml:space="preserve">*** </w:t>
      </w:r>
      <w:r w:rsidRPr="00904AD5">
        <w:rPr>
          <w:rFonts w:eastAsia="Arial" w:cs="Arial"/>
          <w:bCs/>
          <w:i/>
          <w:iCs/>
          <w:lang w:eastAsia="en-GB" w:bidi="pl-PL"/>
        </w:rPr>
        <w:t xml:space="preserve">sposób obliczenia: należy podzielić koszt przypadający na jednego uczestnika szkolenia przez liczbę godzin przypadającą na jednego uczestnika, przy czym koszt osobogodziny szkolenia wyliczony z dokładnością do dwóch miejsc po przecinku po </w:t>
      </w:r>
      <w:r w:rsidRPr="00904AD5">
        <w:rPr>
          <w:rFonts w:eastAsia="Arial" w:cs="Arial"/>
          <w:bCs/>
          <w:i/>
          <w:iCs/>
          <w:lang w:eastAsia="en-GB" w:bidi="pl-PL"/>
        </w:rPr>
        <w:lastRenderedPageBreak/>
        <w:t>przemnożeniu przez liczbę godzin szkolenia na jednego uczestnika musi odpowiadać kosztowi wykazanemu na jednego uczestnika.</w:t>
      </w:r>
    </w:p>
    <w:bookmarkEnd w:id="3"/>
    <w:p w14:paraId="6EF6C002" w14:textId="77777777" w:rsidR="00904AD5" w:rsidRPr="00904AD5" w:rsidRDefault="00904AD5" w:rsidP="00904AD5">
      <w:pPr>
        <w:suppressAutoHyphens/>
        <w:spacing w:after="27" w:line="360" w:lineRule="auto"/>
        <w:ind w:right="65"/>
        <w:rPr>
          <w:rFonts w:eastAsia="Arial" w:cs="Arial"/>
          <w:b/>
          <w:bCs/>
          <w:lang w:eastAsia="en-GB" w:bidi="pl-PL"/>
        </w:rPr>
      </w:pPr>
    </w:p>
    <w:p w14:paraId="0B30F122" w14:textId="77777777" w:rsidR="00904AD5" w:rsidRPr="00904AD5" w:rsidRDefault="00904AD5" w:rsidP="00904AD5">
      <w:pPr>
        <w:suppressAutoHyphens/>
        <w:spacing w:after="27" w:line="360" w:lineRule="auto"/>
        <w:ind w:right="65"/>
        <w:rPr>
          <w:rFonts w:eastAsia="Arial" w:cs="Arial"/>
          <w:b/>
          <w:bCs/>
          <w:lang w:eastAsia="en-GB" w:bidi="pl-PL"/>
        </w:rPr>
      </w:pPr>
    </w:p>
    <w:p w14:paraId="6F9F681C" w14:textId="77777777" w:rsidR="00904AD5" w:rsidRPr="00904AD5" w:rsidRDefault="00904AD5" w:rsidP="00904AD5">
      <w:pPr>
        <w:suppressAutoHyphens/>
        <w:spacing w:after="27" w:line="360" w:lineRule="auto"/>
        <w:ind w:right="65"/>
        <w:rPr>
          <w:rFonts w:eastAsia="Arial" w:cs="Arial"/>
          <w:b/>
          <w:bCs/>
          <w:lang w:eastAsia="en-GB" w:bidi="pl-PL"/>
        </w:rPr>
      </w:pPr>
      <w:r w:rsidRPr="00904AD5">
        <w:rPr>
          <w:rFonts w:eastAsia="Arial" w:cs="Arial"/>
          <w:b/>
          <w:bCs/>
          <w:lang w:eastAsia="en-GB" w:bidi="pl-PL"/>
        </w:rPr>
        <w:t xml:space="preserve">Uwaga: </w:t>
      </w:r>
    </w:p>
    <w:p w14:paraId="5169F44E" w14:textId="77777777" w:rsidR="00904AD5" w:rsidRPr="00904AD5" w:rsidRDefault="00904AD5" w:rsidP="00904AD5">
      <w:pPr>
        <w:suppressAutoHyphens/>
        <w:spacing w:after="27" w:line="360" w:lineRule="auto"/>
        <w:ind w:left="426" w:right="65" w:hanging="426"/>
        <w:rPr>
          <w:rFonts w:eastAsia="Arial" w:cs="Arial"/>
          <w:b/>
          <w:bCs/>
          <w:lang w:eastAsia="en-GB" w:bidi="pl-PL"/>
        </w:rPr>
      </w:pPr>
      <w:r w:rsidRPr="00904AD5">
        <w:rPr>
          <w:rFonts w:eastAsia="Arial" w:cs="Arial"/>
          <w:b/>
          <w:bCs/>
          <w:lang w:eastAsia="en-GB" w:bidi="pl-PL"/>
        </w:rPr>
        <w:t>- szczegółowy opis ceny musi być sporządzony dla maksymalnego</w:t>
      </w:r>
    </w:p>
    <w:p w14:paraId="68CE312C" w14:textId="77777777" w:rsidR="00904AD5" w:rsidRPr="00904AD5" w:rsidRDefault="00904AD5" w:rsidP="00904AD5">
      <w:pPr>
        <w:suppressAutoHyphens/>
        <w:spacing w:after="27" w:line="360" w:lineRule="auto"/>
        <w:ind w:left="426" w:right="65" w:hanging="284"/>
        <w:rPr>
          <w:rFonts w:eastAsia="Arial" w:cs="Arial"/>
          <w:b/>
          <w:bCs/>
          <w:lang w:eastAsia="en-GB" w:bidi="pl-PL"/>
        </w:rPr>
      </w:pPr>
      <w:r w:rsidRPr="00904AD5">
        <w:rPr>
          <w:rFonts w:eastAsia="Arial" w:cs="Arial"/>
          <w:b/>
          <w:bCs/>
          <w:lang w:eastAsia="en-GB" w:bidi="pl-PL"/>
        </w:rPr>
        <w:t>wymiaru przedmiotu zamówienia tj. przeszkolenia 5 osób,</w:t>
      </w:r>
    </w:p>
    <w:p w14:paraId="494140D9" w14:textId="77777777" w:rsidR="00904AD5" w:rsidRPr="00904AD5" w:rsidRDefault="00904AD5" w:rsidP="00904AD5">
      <w:pPr>
        <w:suppressAutoHyphens/>
        <w:spacing w:after="27" w:line="360" w:lineRule="auto"/>
        <w:ind w:left="142" w:right="65" w:hanging="142"/>
        <w:rPr>
          <w:rFonts w:eastAsia="Arial" w:cs="Arial"/>
          <w:lang w:bidi="pl-PL"/>
        </w:rPr>
      </w:pPr>
      <w:r w:rsidRPr="00904AD5">
        <w:rPr>
          <w:rFonts w:eastAsia="Arial" w:cs="Arial"/>
          <w:b/>
          <w:bCs/>
          <w:lang w:eastAsia="en-GB" w:bidi="pl-PL"/>
        </w:rPr>
        <w:t>- w szczegółowy opis ceny nie wlicza się kosztu ubezpieczenia NNW, zakwaterowania i wyżywienia.</w:t>
      </w:r>
      <w:r w:rsidRPr="00904AD5">
        <w:rPr>
          <w:rFonts w:eastAsia="Arial" w:cs="Arial"/>
          <w:lang w:eastAsia="en-GB" w:bidi="pl-PL"/>
        </w:rPr>
        <w:br/>
      </w:r>
    </w:p>
    <w:p w14:paraId="676192D5" w14:textId="77777777" w:rsidR="00904AD5" w:rsidRPr="00904AD5" w:rsidRDefault="00904AD5" w:rsidP="00904AD5">
      <w:pPr>
        <w:suppressAutoHyphens/>
        <w:spacing w:after="27" w:line="360" w:lineRule="auto"/>
        <w:ind w:left="709" w:right="65"/>
        <w:rPr>
          <w:rFonts w:eastAsia="Arial" w:cs="Arial"/>
          <w:lang w:bidi="pl-PL"/>
        </w:rPr>
      </w:pPr>
    </w:p>
    <w:p w14:paraId="254AD297" w14:textId="77777777" w:rsidR="00904AD5" w:rsidRPr="00904AD5" w:rsidRDefault="00904AD5" w:rsidP="00904AD5">
      <w:pPr>
        <w:suppressAutoHyphens/>
        <w:spacing w:after="27" w:line="360" w:lineRule="auto"/>
        <w:ind w:left="1134" w:right="65"/>
        <w:rPr>
          <w:rFonts w:eastAsia="Arial" w:cs="Arial"/>
          <w:lang w:bidi="pl-PL"/>
        </w:rPr>
      </w:pPr>
    </w:p>
    <w:p w14:paraId="427DC332" w14:textId="77777777" w:rsidR="00904AD5" w:rsidRPr="00904AD5" w:rsidRDefault="00904AD5" w:rsidP="00904AD5">
      <w:pPr>
        <w:spacing w:line="240" w:lineRule="auto"/>
        <w:jc w:val="right"/>
        <w:rPr>
          <w:rFonts w:ascii="Times New Roman" w:hAnsi="Times New Roman"/>
        </w:rPr>
      </w:pPr>
      <w:r w:rsidRPr="00904AD5">
        <w:rPr>
          <w:rFonts w:eastAsia="Arial" w:cs="Arial"/>
          <w:lang w:bidi="pl-PL"/>
        </w:rPr>
        <w:t>Data złożenia oferty i podpis</w:t>
      </w:r>
      <w:r w:rsidRPr="00904AD5">
        <w:rPr>
          <w:rFonts w:cs="Arial"/>
          <w:lang w:bidi="pl-PL"/>
        </w:rPr>
        <w:t xml:space="preserve"> </w:t>
      </w:r>
    </w:p>
    <w:p w14:paraId="1EC55072" w14:textId="5A2A1EFD" w:rsidR="009B3566" w:rsidRPr="009B3566" w:rsidRDefault="009B3566" w:rsidP="00904AD5">
      <w:pPr>
        <w:spacing w:after="119" w:line="254" w:lineRule="auto"/>
        <w:ind w:left="249" w:right="66" w:hanging="10"/>
        <w:rPr>
          <w:rFonts w:cs="Arial"/>
          <w:lang w:bidi="pl-PL"/>
        </w:rPr>
      </w:pPr>
      <w:r w:rsidRPr="009B3566">
        <w:rPr>
          <w:rFonts w:cs="Arial"/>
          <w:lang w:bidi="pl-PL"/>
        </w:rPr>
        <w:br w:type="page"/>
      </w:r>
    </w:p>
    <w:p w14:paraId="12ABF331" w14:textId="77777777" w:rsidR="009B3566" w:rsidRPr="009B3566" w:rsidRDefault="009B3566" w:rsidP="009B3566">
      <w:pPr>
        <w:spacing w:after="177" w:line="254" w:lineRule="auto"/>
        <w:ind w:left="249" w:right="66" w:hanging="10"/>
        <w:jc w:val="right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lastRenderedPageBreak/>
        <w:t>Załącznik Nr 2 do SWZ – Oświadczenie Wykonawcy – wzór</w:t>
      </w:r>
    </w:p>
    <w:p w14:paraId="699D671B" w14:textId="77777777" w:rsidR="009B3566" w:rsidRPr="009B3566" w:rsidRDefault="009B3566" w:rsidP="009B3566">
      <w:pPr>
        <w:spacing w:after="133" w:line="254" w:lineRule="auto"/>
        <w:jc w:val="right"/>
        <w:rPr>
          <w:rFonts w:eastAsia="Arial" w:cs="Arial"/>
          <w:lang w:bidi="pl-PL"/>
        </w:rPr>
      </w:pPr>
    </w:p>
    <w:p w14:paraId="4A2E7271" w14:textId="77777777" w:rsidR="00904AD5" w:rsidRDefault="00904AD5" w:rsidP="00904AD5">
      <w:pPr>
        <w:spacing w:after="117" w:line="360" w:lineRule="auto"/>
        <w:ind w:left="254" w:right="6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Nr postępowania: </w:t>
      </w:r>
      <w:bookmarkStart w:id="4" w:name="_Hlk227061293"/>
      <w:r>
        <w:rPr>
          <w:rFonts w:eastAsia="Arial" w:cs="Arial"/>
          <w:lang w:bidi="pl-PL"/>
        </w:rPr>
        <w:t>OZ.2205.5.2026.</w:t>
      </w:r>
      <w:bookmarkEnd w:id="4"/>
      <w:r>
        <w:rPr>
          <w:rFonts w:eastAsia="Arial" w:cs="Arial"/>
          <w:lang w:bidi="pl-PL"/>
        </w:rPr>
        <w:t>BPh</w:t>
      </w:r>
    </w:p>
    <w:p w14:paraId="72E92420" w14:textId="77777777" w:rsidR="00904AD5" w:rsidRDefault="00904AD5" w:rsidP="00904AD5">
      <w:pPr>
        <w:spacing w:line="360" w:lineRule="auto"/>
        <w:ind w:left="254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 </w:t>
      </w:r>
    </w:p>
    <w:p w14:paraId="751BDFF9" w14:textId="77777777" w:rsidR="00904AD5" w:rsidRDefault="00904AD5" w:rsidP="00904AD5">
      <w:pPr>
        <w:spacing w:line="360" w:lineRule="auto"/>
        <w:ind w:left="284" w:right="389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Oświadczenie Wykonawcy </w:t>
      </w:r>
    </w:p>
    <w:p w14:paraId="496C5981" w14:textId="77777777" w:rsidR="00904AD5" w:rsidRDefault="00904AD5" w:rsidP="00904AD5">
      <w:pPr>
        <w:spacing w:line="360" w:lineRule="auto"/>
        <w:ind w:left="284" w:right="398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w postępowaniu o udzielenie zamówienia publicznego </w:t>
      </w:r>
    </w:p>
    <w:p w14:paraId="5CB2820D" w14:textId="77777777" w:rsidR="00904AD5" w:rsidRDefault="00904AD5" w:rsidP="00904AD5">
      <w:pPr>
        <w:spacing w:line="360" w:lineRule="auto"/>
        <w:ind w:left="284" w:right="387"/>
        <w:rPr>
          <w:rFonts w:eastAsia="Arial" w:cs="Arial"/>
          <w:bCs/>
          <w:lang w:bidi="pl-PL"/>
        </w:rPr>
      </w:pPr>
      <w:r>
        <w:rPr>
          <w:rFonts w:eastAsia="Arial" w:cs="Arial"/>
          <w:lang w:bidi="pl-PL"/>
        </w:rPr>
        <w:t xml:space="preserve">na zorganizowanie i przeprowadzenie </w:t>
      </w:r>
      <w:bookmarkStart w:id="5" w:name="_Hlk208914721"/>
      <w:r>
        <w:rPr>
          <w:rFonts w:eastAsia="Arial" w:cs="Arial"/>
          <w:lang w:bidi="pl-PL"/>
        </w:rPr>
        <w:t xml:space="preserve">szkolenia pn. </w:t>
      </w:r>
      <w:bookmarkEnd w:id="5"/>
      <w:r>
        <w:rPr>
          <w:rFonts w:eastAsia="Arial" w:cs="Arial"/>
          <w:bCs/>
          <w:lang w:bidi="pl-PL"/>
        </w:rPr>
        <w:t>„Uprawnienia elektroenergetyczne do 1 KV eksploatacja (G1) z elementami zielonej energii” dla 5 osób bezrobotnych, zarejestrowanych w Powiatowym Urzędzie Pracy w Gdyni.</w:t>
      </w:r>
    </w:p>
    <w:p w14:paraId="473424E8" w14:textId="77777777" w:rsidR="00904AD5" w:rsidRDefault="00904AD5" w:rsidP="00904AD5">
      <w:pPr>
        <w:spacing w:line="360" w:lineRule="auto"/>
        <w:ind w:left="284" w:right="387"/>
        <w:rPr>
          <w:rFonts w:eastAsia="Arial" w:cs="Arial"/>
          <w:lang w:bidi="pl-PL"/>
        </w:rPr>
      </w:pPr>
    </w:p>
    <w:p w14:paraId="3678BF9C" w14:textId="77777777" w:rsidR="00904AD5" w:rsidRDefault="00904AD5" w:rsidP="00904AD5">
      <w:pPr>
        <w:spacing w:after="147" w:line="360" w:lineRule="auto"/>
        <w:ind w:left="254"/>
        <w:rPr>
          <w:rFonts w:eastAsia="Arial" w:cs="Arial"/>
          <w:lang w:bidi="pl-PL"/>
        </w:rPr>
      </w:pPr>
    </w:p>
    <w:p w14:paraId="515B89A7" w14:textId="77777777" w:rsidR="00904AD5" w:rsidRDefault="00904AD5" w:rsidP="00904AD5">
      <w:pPr>
        <w:spacing w:after="115" w:line="360" w:lineRule="auto"/>
        <w:ind w:left="254" w:right="6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W imieniu Wykonawcy*, ………………………………………………………………, </w:t>
      </w:r>
    </w:p>
    <w:p w14:paraId="3FBCBE89" w14:textId="77777777" w:rsidR="00904AD5" w:rsidRDefault="00904AD5" w:rsidP="00904AD5">
      <w:pPr>
        <w:spacing w:after="27" w:line="360" w:lineRule="auto"/>
        <w:ind w:left="254" w:right="6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oświadczam, że nie podlega on wykluczeniu z przedmiotowego postępowania o udzielenie zamówienia publicznego i spełnia warunki udziału w postępowaniu w zakresie wskazanym przez Zamawiającego w dokumentach postępowania. </w:t>
      </w:r>
    </w:p>
    <w:p w14:paraId="46E652B4" w14:textId="77777777" w:rsidR="00904AD5" w:rsidRDefault="00904AD5" w:rsidP="00904AD5">
      <w:pPr>
        <w:spacing w:after="159" w:line="360" w:lineRule="auto"/>
        <w:ind w:left="254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 </w:t>
      </w:r>
    </w:p>
    <w:p w14:paraId="0CFFA16E" w14:textId="77777777" w:rsidR="00904AD5" w:rsidRDefault="00904AD5" w:rsidP="00904AD5">
      <w:pPr>
        <w:spacing w:after="156" w:line="360" w:lineRule="auto"/>
        <w:ind w:left="249" w:right="66" w:hanging="10"/>
        <w:jc w:val="right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Data złożenia oświadczenia i podpis </w:t>
      </w:r>
    </w:p>
    <w:p w14:paraId="45E0AADD" w14:textId="77777777" w:rsidR="00904AD5" w:rsidRDefault="00904AD5" w:rsidP="00904AD5">
      <w:pPr>
        <w:spacing w:after="156" w:line="360" w:lineRule="auto"/>
        <w:ind w:left="249" w:right="66" w:hanging="10"/>
        <w:jc w:val="right"/>
        <w:rPr>
          <w:rFonts w:eastAsia="Arial" w:cs="Arial"/>
          <w:lang w:bidi="pl-PL"/>
        </w:rPr>
      </w:pPr>
    </w:p>
    <w:p w14:paraId="5707B913" w14:textId="77777777" w:rsidR="00904AD5" w:rsidRDefault="00904AD5" w:rsidP="00904AD5">
      <w:pPr>
        <w:spacing w:after="156" w:line="360" w:lineRule="auto"/>
        <w:ind w:left="249" w:right="66" w:hanging="10"/>
        <w:jc w:val="right"/>
        <w:rPr>
          <w:rFonts w:eastAsia="Arial" w:cs="Arial"/>
          <w:lang w:bidi="pl-PL"/>
        </w:rPr>
      </w:pPr>
    </w:p>
    <w:p w14:paraId="5E53F11B" w14:textId="77777777" w:rsidR="00904AD5" w:rsidRDefault="00904AD5" w:rsidP="00904AD5">
      <w:pPr>
        <w:spacing w:after="156" w:line="360" w:lineRule="auto"/>
        <w:ind w:left="249" w:right="66" w:hanging="10"/>
        <w:jc w:val="right"/>
        <w:rPr>
          <w:rFonts w:eastAsia="Arial" w:cs="Arial"/>
          <w:lang w:bidi="pl-PL"/>
        </w:rPr>
      </w:pPr>
    </w:p>
    <w:p w14:paraId="55558587" w14:textId="77777777" w:rsidR="00904AD5" w:rsidRDefault="00904AD5" w:rsidP="00904AD5">
      <w:pPr>
        <w:spacing w:after="5" w:line="360" w:lineRule="auto"/>
        <w:ind w:left="249" w:hanging="10"/>
        <w:rPr>
          <w:rFonts w:eastAsia="Arial" w:cs="Arial"/>
          <w:lang w:bidi="pl-PL"/>
        </w:rPr>
      </w:pPr>
      <w:r>
        <w:rPr>
          <w:rFonts w:eastAsia="Arial" w:cs="Arial"/>
          <w:i/>
          <w:lang w:bidi="pl-PL"/>
        </w:rPr>
        <w:t xml:space="preserve">* - w przypadku, gdy oświadczenie dotyczy innego podmiotu należy odpowiednio podać jego dane </w:t>
      </w:r>
      <w:r>
        <w:rPr>
          <w:rFonts w:cs="Arial"/>
          <w:lang w:bidi="pl-PL"/>
        </w:rPr>
        <w:t xml:space="preserve"> </w:t>
      </w:r>
      <w:r>
        <w:rPr>
          <w:rFonts w:eastAsia="Arial" w:cs="Arial"/>
          <w:lang w:bidi="pl-PL"/>
        </w:rPr>
        <w:br w:type="page"/>
      </w:r>
    </w:p>
    <w:p w14:paraId="56895B83" w14:textId="77777777" w:rsidR="009B3566" w:rsidRPr="009B3566" w:rsidRDefault="009B3566" w:rsidP="009B3566">
      <w:pPr>
        <w:spacing w:after="133" w:line="254" w:lineRule="auto"/>
        <w:jc w:val="right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lastRenderedPageBreak/>
        <w:t xml:space="preserve"> </w:t>
      </w:r>
    </w:p>
    <w:p w14:paraId="2CFA95BD" w14:textId="77777777" w:rsidR="009B3566" w:rsidRDefault="009B3566" w:rsidP="009B3566">
      <w:pPr>
        <w:spacing w:after="23" w:line="386" w:lineRule="auto"/>
        <w:ind w:left="4205" w:right="66" w:hanging="10"/>
        <w:jc w:val="right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Załącznik nr 2a do SWZ - Oświadczenie wykonawcy o aktualności </w:t>
      </w:r>
    </w:p>
    <w:p w14:paraId="2423687B" w14:textId="77777777" w:rsidR="00904AD5" w:rsidRDefault="00904AD5" w:rsidP="00904AD5">
      <w:pPr>
        <w:spacing w:after="115" w:line="360" w:lineRule="auto"/>
        <w:ind w:left="254" w:right="6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Nr postępowania: </w:t>
      </w:r>
      <w:bookmarkStart w:id="6" w:name="_Hlk227061353"/>
      <w:r>
        <w:rPr>
          <w:rFonts w:eastAsia="Arial" w:cs="Arial"/>
          <w:lang w:bidi="pl-PL"/>
        </w:rPr>
        <w:t>OZ.2205.5.2026.</w:t>
      </w:r>
      <w:bookmarkEnd w:id="6"/>
      <w:r>
        <w:rPr>
          <w:rFonts w:eastAsia="Arial" w:cs="Arial"/>
          <w:lang w:bidi="pl-PL"/>
        </w:rPr>
        <w:t>BPh</w:t>
      </w:r>
    </w:p>
    <w:p w14:paraId="7D6C0641" w14:textId="77777777" w:rsidR="00904AD5" w:rsidRDefault="00904AD5" w:rsidP="00904AD5">
      <w:pPr>
        <w:spacing w:after="140" w:line="360" w:lineRule="auto"/>
        <w:ind w:left="254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 </w:t>
      </w:r>
    </w:p>
    <w:p w14:paraId="3438E812" w14:textId="77777777" w:rsidR="00904AD5" w:rsidRDefault="00904AD5" w:rsidP="00904AD5">
      <w:pPr>
        <w:spacing w:after="155" w:line="360" w:lineRule="auto"/>
        <w:ind w:left="284" w:right="39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Oświadczenie o aktualności informacji zawartych w oświadczeniu, o którym mowa w art. 125 ust. 1 ustawy </w:t>
      </w:r>
      <w:proofErr w:type="spellStart"/>
      <w:r>
        <w:rPr>
          <w:rFonts w:eastAsia="Arial" w:cs="Arial"/>
          <w:lang w:bidi="pl-PL"/>
        </w:rPr>
        <w:t>Pzp</w:t>
      </w:r>
      <w:proofErr w:type="spellEnd"/>
      <w:r>
        <w:rPr>
          <w:rFonts w:eastAsia="Arial" w:cs="Arial"/>
          <w:lang w:bidi="pl-PL"/>
        </w:rPr>
        <w:t xml:space="preserve">, w postępowaniu o udzielenie zamówienia publicznego na zorganizowanie i przeprowadzenie </w:t>
      </w:r>
      <w:r>
        <w:rPr>
          <w:rFonts w:eastAsia="Arial" w:cs="Arial"/>
          <w:bCs/>
          <w:lang w:bidi="pl-PL"/>
        </w:rPr>
        <w:t>szkolenia „Uprawnienia elektroenergetyczne do 1 KV eksploatacja (G1) z elementami zielonej energii” dla 5 osób bezrobotnych, zarejestrowanych w Powiatowym Urzędzie Pracy w Gdyni.</w:t>
      </w:r>
    </w:p>
    <w:p w14:paraId="062BC925" w14:textId="77777777" w:rsidR="00904AD5" w:rsidRDefault="00904AD5" w:rsidP="00904AD5">
      <w:pPr>
        <w:spacing w:after="117" w:line="360" w:lineRule="auto"/>
        <w:rPr>
          <w:rFonts w:eastAsia="Arial" w:cs="Arial"/>
          <w:lang w:bidi="pl-PL"/>
        </w:rPr>
      </w:pPr>
    </w:p>
    <w:p w14:paraId="58D0324F" w14:textId="77777777" w:rsidR="00904AD5" w:rsidRDefault="00904AD5" w:rsidP="00904AD5">
      <w:pPr>
        <w:spacing w:after="1" w:line="360" w:lineRule="auto"/>
        <w:ind w:left="254" w:right="6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W imieniu Wykonawcy* oświadczam, że wszystkie informacje zawarte przeze mnie w imieniu Wykonawcy ………………………… w oświadczeniu o spełnianiu warunków udziału w postępowaniu oraz niepodleganiu wykluczeniu z postępowania w zakresie wskazanym przez Zamawiającego są aktualne. </w:t>
      </w:r>
    </w:p>
    <w:p w14:paraId="4626DE6F" w14:textId="77777777" w:rsidR="00904AD5" w:rsidRDefault="00904AD5" w:rsidP="00904AD5">
      <w:pPr>
        <w:spacing w:after="1" w:line="360" w:lineRule="auto"/>
        <w:ind w:left="254" w:right="65"/>
        <w:rPr>
          <w:rFonts w:eastAsia="Arial" w:cs="Arial"/>
          <w:lang w:bidi="pl-PL"/>
        </w:rPr>
      </w:pPr>
    </w:p>
    <w:p w14:paraId="5C302B14" w14:textId="77777777" w:rsidR="00904AD5" w:rsidRDefault="00904AD5" w:rsidP="00904AD5">
      <w:pPr>
        <w:spacing w:after="1" w:line="360" w:lineRule="auto"/>
        <w:ind w:left="254" w:right="6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>Oświadczam, że wobec Wykonawcy, którego reprezentuję zachodzi/ nie zachodzi** którakolwiek z okoliczności, o których mowa w art. 7 ust. 1 pkt. 1-3 ustawy o szczególnych rozwiązaniach w zakresie przeciwdziałania wspieraniu agresji na Ukrainę oraz służących ochronie bezpieczeństwa narodowego z dnia 13 kwietnia 2022 r. (Dz. U. z 2025 poz. 514).</w:t>
      </w:r>
    </w:p>
    <w:p w14:paraId="3EF1878A" w14:textId="77777777" w:rsidR="00904AD5" w:rsidRDefault="00904AD5" w:rsidP="00904AD5">
      <w:pPr>
        <w:spacing w:after="1" w:line="360" w:lineRule="auto"/>
        <w:ind w:left="254" w:right="65"/>
        <w:rPr>
          <w:rFonts w:eastAsia="Arial" w:cs="Arial"/>
          <w:lang w:bidi="pl-PL"/>
        </w:rPr>
      </w:pPr>
    </w:p>
    <w:p w14:paraId="52E99AD7" w14:textId="77777777" w:rsidR="00904AD5" w:rsidRDefault="00904AD5" w:rsidP="00904AD5">
      <w:pPr>
        <w:spacing w:after="156" w:line="360" w:lineRule="auto"/>
        <w:ind w:left="254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 </w:t>
      </w:r>
    </w:p>
    <w:p w14:paraId="66E5FE8C" w14:textId="77777777" w:rsidR="00904AD5" w:rsidRDefault="00904AD5" w:rsidP="00904AD5">
      <w:pPr>
        <w:spacing w:after="117" w:line="360" w:lineRule="auto"/>
        <w:ind w:left="254" w:right="65"/>
        <w:jc w:val="right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Data złożenia oświadczenia i podpis </w:t>
      </w:r>
    </w:p>
    <w:p w14:paraId="206335E6" w14:textId="77777777" w:rsidR="00904AD5" w:rsidRDefault="00904AD5" w:rsidP="00904AD5">
      <w:pPr>
        <w:spacing w:after="155" w:line="360" w:lineRule="auto"/>
        <w:rPr>
          <w:rFonts w:eastAsia="Arial" w:cs="Arial"/>
          <w:lang w:bidi="pl-PL"/>
        </w:rPr>
      </w:pPr>
    </w:p>
    <w:p w14:paraId="191787C2" w14:textId="77777777" w:rsidR="00904AD5" w:rsidRDefault="00904AD5" w:rsidP="00904AD5">
      <w:pPr>
        <w:spacing w:after="196" w:line="360" w:lineRule="auto"/>
        <w:ind w:left="249" w:hanging="10"/>
        <w:rPr>
          <w:rFonts w:eastAsia="Arial" w:cs="Arial"/>
          <w:iCs/>
          <w:lang w:bidi="pl-PL"/>
        </w:rPr>
      </w:pPr>
      <w:r>
        <w:rPr>
          <w:rFonts w:eastAsia="Arial" w:cs="Arial"/>
          <w:iCs/>
          <w:lang w:bidi="pl-PL"/>
        </w:rPr>
        <w:t xml:space="preserve">* - w przypadku, gdy oświadczenie dotyczy innego podmiotu należy odpowiednio podać jego dane </w:t>
      </w:r>
    </w:p>
    <w:p w14:paraId="613C1483" w14:textId="36BFD0BA" w:rsidR="00904AD5" w:rsidRPr="009B3566" w:rsidRDefault="00904AD5" w:rsidP="00904AD5">
      <w:pPr>
        <w:spacing w:after="23" w:line="386" w:lineRule="auto"/>
        <w:ind w:right="66"/>
        <w:rPr>
          <w:rFonts w:eastAsia="Arial" w:cs="Arial"/>
          <w:lang w:bidi="pl-PL"/>
        </w:rPr>
      </w:pPr>
      <w:r>
        <w:rPr>
          <w:rFonts w:eastAsia="Arial" w:cs="Arial"/>
          <w:iCs/>
          <w:lang w:bidi="pl-PL"/>
        </w:rPr>
        <w:t>** - niepotrzebne skreślić</w:t>
      </w:r>
    </w:p>
    <w:p w14:paraId="244F46D5" w14:textId="77777777" w:rsidR="009B3566" w:rsidRPr="009B3566" w:rsidRDefault="009B3566" w:rsidP="009B3566">
      <w:pPr>
        <w:spacing w:after="136" w:line="254" w:lineRule="auto"/>
        <w:ind w:left="254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t xml:space="preserve"> </w:t>
      </w:r>
    </w:p>
    <w:p w14:paraId="317A98A1" w14:textId="77777777" w:rsidR="00CE275C" w:rsidRDefault="00CE275C" w:rsidP="00CE275C">
      <w:pPr>
        <w:spacing w:after="196" w:line="360" w:lineRule="auto"/>
        <w:ind w:left="249" w:hanging="10"/>
        <w:jc w:val="right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lastRenderedPageBreak/>
        <w:t>Załącznik Nr 3 do SWZ – Wykaz usług – wzór</w:t>
      </w:r>
    </w:p>
    <w:p w14:paraId="473E1A93" w14:textId="77777777" w:rsidR="00CE275C" w:rsidRDefault="00CE275C" w:rsidP="00CE275C">
      <w:pPr>
        <w:spacing w:after="196" w:line="360" w:lineRule="auto"/>
        <w:ind w:left="249" w:hanging="10"/>
        <w:jc w:val="right"/>
        <w:rPr>
          <w:rFonts w:eastAsia="Arial" w:cs="Arial"/>
          <w:lang w:bidi="pl-PL"/>
        </w:rPr>
      </w:pPr>
    </w:p>
    <w:p w14:paraId="0C37FBEE" w14:textId="77777777" w:rsidR="00904AD5" w:rsidRDefault="00904AD5" w:rsidP="00904AD5">
      <w:pPr>
        <w:spacing w:after="115" w:line="360" w:lineRule="auto"/>
        <w:ind w:left="254" w:right="6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Nr postępowania: </w:t>
      </w:r>
      <w:bookmarkStart w:id="7" w:name="_Hlk227061431"/>
      <w:r>
        <w:rPr>
          <w:rFonts w:eastAsia="Arial" w:cs="Arial"/>
          <w:lang w:bidi="pl-PL"/>
        </w:rPr>
        <w:t>OZ.2205.5.2026.</w:t>
      </w:r>
      <w:bookmarkEnd w:id="7"/>
      <w:r>
        <w:rPr>
          <w:rFonts w:eastAsia="Arial" w:cs="Arial"/>
          <w:lang w:bidi="pl-PL"/>
        </w:rPr>
        <w:t>BPh</w:t>
      </w:r>
    </w:p>
    <w:p w14:paraId="5AC88B96" w14:textId="77777777" w:rsidR="00904AD5" w:rsidRDefault="00904AD5" w:rsidP="00904AD5">
      <w:pPr>
        <w:spacing w:after="158" w:line="360" w:lineRule="auto"/>
        <w:ind w:left="254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 </w:t>
      </w:r>
    </w:p>
    <w:p w14:paraId="5A9FE730" w14:textId="77777777" w:rsidR="00904AD5" w:rsidRDefault="00904AD5" w:rsidP="00904AD5">
      <w:pPr>
        <w:spacing w:line="360" w:lineRule="auto"/>
        <w:ind w:left="284" w:right="391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Wykaz usług zgodnie z treścią rozdziału VIII ust. 2 pkt 2) lit. a) Specyfikacji Warunków Zamówienia: </w:t>
      </w:r>
    </w:p>
    <w:tbl>
      <w:tblPr>
        <w:tblStyle w:val="TableGrid"/>
        <w:tblW w:w="10234" w:type="dxa"/>
        <w:tblInd w:w="-197" w:type="dxa"/>
        <w:tblCellMar>
          <w:top w:w="13" w:type="dxa"/>
          <w:left w:w="108" w:type="dxa"/>
          <w:right w:w="40" w:type="dxa"/>
        </w:tblCellMar>
        <w:tblLook w:val="04A0" w:firstRow="1" w:lastRow="0" w:firstColumn="1" w:lastColumn="0" w:noHBand="0" w:noVBand="1"/>
        <w:tblDescription w:val="Wykaz usług"/>
      </w:tblPr>
      <w:tblGrid>
        <w:gridCol w:w="565"/>
        <w:gridCol w:w="2155"/>
        <w:gridCol w:w="1867"/>
        <w:gridCol w:w="1559"/>
        <w:gridCol w:w="1843"/>
        <w:gridCol w:w="2245"/>
      </w:tblGrid>
      <w:tr w:rsidR="00904AD5" w14:paraId="194A0F35" w14:textId="77777777">
        <w:trPr>
          <w:trHeight w:val="787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hideMark/>
          </w:tcPr>
          <w:p w14:paraId="4374F348" w14:textId="77777777" w:rsidR="00904AD5" w:rsidRDefault="00904AD5">
            <w:pPr>
              <w:spacing w:line="360" w:lineRule="auto"/>
              <w:ind w:left="2"/>
              <w:rPr>
                <w:lang w:bidi="pl-PL"/>
              </w:rPr>
            </w:pPr>
            <w:r>
              <w:rPr>
                <w:lang w:bidi="pl-PL"/>
              </w:rPr>
              <w:t xml:space="preserve">Lp. </w:t>
            </w: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78A5D8A2" w14:textId="77777777" w:rsidR="00904AD5" w:rsidRDefault="00904AD5">
            <w:pPr>
              <w:spacing w:line="360" w:lineRule="auto"/>
              <w:ind w:left="2"/>
              <w:rPr>
                <w:lang w:bidi="pl-PL"/>
              </w:rPr>
            </w:pPr>
            <w:r>
              <w:rPr>
                <w:lang w:bidi="pl-PL"/>
              </w:rPr>
              <w:t xml:space="preserve">Nazwa usługi  </w:t>
            </w:r>
          </w:p>
        </w:tc>
        <w:tc>
          <w:tcPr>
            <w:tcW w:w="1867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0D74C9FF" w14:textId="77777777" w:rsidR="00904AD5" w:rsidRDefault="00904AD5">
            <w:pPr>
              <w:spacing w:after="117" w:line="360" w:lineRule="auto"/>
              <w:ind w:left="2"/>
              <w:rPr>
                <w:lang w:bidi="pl-PL"/>
              </w:rPr>
            </w:pPr>
            <w:r>
              <w:rPr>
                <w:lang w:bidi="pl-PL"/>
              </w:rPr>
              <w:t>Przedmiot usługi, zakres szkolenia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5475FAF3" w14:textId="77777777" w:rsidR="00904AD5" w:rsidRDefault="00904AD5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Termin realizacji </w:t>
            </w:r>
          </w:p>
        </w:tc>
        <w:tc>
          <w:tcPr>
            <w:tcW w:w="2245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4D2928C6" w14:textId="77777777" w:rsidR="00904AD5" w:rsidRDefault="00904AD5">
            <w:pPr>
              <w:spacing w:after="117"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Dane </w:t>
            </w:r>
          </w:p>
          <w:p w14:paraId="3F0E0E5E" w14:textId="77777777" w:rsidR="00904AD5" w:rsidRDefault="00904AD5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Zleceniodawcy  </w:t>
            </w:r>
          </w:p>
        </w:tc>
      </w:tr>
      <w:tr w:rsidR="00904AD5" w14:paraId="373D69AC" w14:textId="77777777">
        <w:trPr>
          <w:trHeight w:val="89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361CAD" w14:textId="77777777" w:rsidR="00904AD5" w:rsidRDefault="00904AD5">
            <w:pPr>
              <w:spacing w:line="240" w:lineRule="auto"/>
              <w:rPr>
                <w:lang w:bidi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F6EA12" w14:textId="77777777" w:rsidR="00904AD5" w:rsidRDefault="00904AD5">
            <w:pPr>
              <w:spacing w:line="240" w:lineRule="auto"/>
              <w:rPr>
                <w:lang w:bidi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7E8A7C" w14:textId="77777777" w:rsidR="00904AD5" w:rsidRDefault="00904AD5">
            <w:pPr>
              <w:spacing w:line="240" w:lineRule="auto"/>
              <w:rPr>
                <w:lang w:bidi="pl-P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339377A3" w14:textId="77777777" w:rsidR="00904AD5" w:rsidRDefault="00904AD5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Data rozpoczęcia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3B6171B8" w14:textId="77777777" w:rsidR="00904AD5" w:rsidRDefault="00904AD5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Data </w:t>
            </w:r>
          </w:p>
          <w:p w14:paraId="245480F4" w14:textId="77777777" w:rsidR="00904AD5" w:rsidRDefault="00904AD5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Zakończenia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E3D3B3" w14:textId="77777777" w:rsidR="00904AD5" w:rsidRDefault="00904AD5">
            <w:pPr>
              <w:spacing w:line="240" w:lineRule="auto"/>
              <w:rPr>
                <w:lang w:bidi="pl-PL"/>
              </w:rPr>
            </w:pPr>
          </w:p>
        </w:tc>
      </w:tr>
      <w:tr w:rsidR="00904AD5" w14:paraId="1EAB213E" w14:textId="77777777">
        <w:trPr>
          <w:trHeight w:val="1283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0BB7B0" w14:textId="77777777" w:rsidR="00904AD5" w:rsidRDefault="00904AD5">
            <w:pPr>
              <w:spacing w:line="360" w:lineRule="auto"/>
              <w:ind w:left="2"/>
              <w:rPr>
                <w:lang w:bidi="pl-PL"/>
              </w:rPr>
            </w:pPr>
            <w:r>
              <w:rPr>
                <w:lang w:bidi="pl-PL"/>
              </w:rPr>
              <w:t>1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92AA5D" w14:textId="77777777" w:rsidR="00904AD5" w:rsidRDefault="00904AD5">
            <w:pPr>
              <w:spacing w:line="360" w:lineRule="auto"/>
              <w:ind w:left="2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9E79F2" w14:textId="77777777" w:rsidR="00904AD5" w:rsidRDefault="00904AD5">
            <w:pPr>
              <w:spacing w:line="360" w:lineRule="auto"/>
              <w:ind w:left="2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B8E952" w14:textId="77777777" w:rsidR="00904AD5" w:rsidRDefault="00904AD5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DBAF4E" w14:textId="77777777" w:rsidR="00904AD5" w:rsidRDefault="00904AD5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14:paraId="47E105DF" w14:textId="77777777" w:rsidR="00904AD5" w:rsidRDefault="00904AD5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  <w:tr w:rsidR="00904AD5" w14:paraId="1205EA9A" w14:textId="77777777">
        <w:trPr>
          <w:trHeight w:val="1137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270A36" w14:textId="77777777" w:rsidR="00904AD5" w:rsidRDefault="00904AD5">
            <w:pPr>
              <w:spacing w:line="360" w:lineRule="auto"/>
              <w:ind w:left="2"/>
              <w:rPr>
                <w:lang w:bidi="pl-PL"/>
              </w:rPr>
            </w:pPr>
            <w:r>
              <w:rPr>
                <w:lang w:bidi="pl-PL"/>
              </w:rPr>
              <w:t>…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BF866B" w14:textId="77777777" w:rsidR="00904AD5" w:rsidRDefault="00904AD5">
            <w:pPr>
              <w:spacing w:line="360" w:lineRule="auto"/>
              <w:ind w:left="2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9497AE" w14:textId="77777777" w:rsidR="00904AD5" w:rsidRDefault="00904AD5">
            <w:pPr>
              <w:spacing w:line="360" w:lineRule="auto"/>
              <w:ind w:left="2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8BBBC4" w14:textId="77777777" w:rsidR="00904AD5" w:rsidRDefault="00904AD5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AF019B" w14:textId="77777777" w:rsidR="00904AD5" w:rsidRDefault="00904AD5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DD6203" w14:textId="77777777" w:rsidR="00904AD5" w:rsidRDefault="00904AD5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</w:tbl>
    <w:p w14:paraId="0805E3CD" w14:textId="77777777" w:rsidR="00904AD5" w:rsidRDefault="00904AD5" w:rsidP="00904AD5">
      <w:pPr>
        <w:spacing w:after="27" w:line="360" w:lineRule="auto"/>
        <w:ind w:right="65"/>
        <w:rPr>
          <w:rFonts w:eastAsia="Arial" w:cs="Arial"/>
          <w:lang w:bidi="pl-PL"/>
        </w:rPr>
      </w:pPr>
    </w:p>
    <w:p w14:paraId="6500D862" w14:textId="77777777" w:rsidR="00904AD5" w:rsidRDefault="00904AD5" w:rsidP="00904AD5">
      <w:pPr>
        <w:spacing w:after="27" w:line="360" w:lineRule="auto"/>
        <w:ind w:left="254" w:right="6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Do niniejszego wykazu należy dołączyć dokumenty potwierdzające, że wyżej wymienione usługi zostały wykonane lub są wykonywane należycie. </w:t>
      </w:r>
    </w:p>
    <w:p w14:paraId="6C7A082F" w14:textId="77777777" w:rsidR="00904AD5" w:rsidRDefault="00904AD5" w:rsidP="00904AD5">
      <w:pPr>
        <w:spacing w:after="151" w:line="360" w:lineRule="auto"/>
        <w:ind w:left="254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 </w:t>
      </w:r>
    </w:p>
    <w:p w14:paraId="2098D216" w14:textId="77777777" w:rsidR="00904AD5" w:rsidRDefault="00904AD5" w:rsidP="00904AD5">
      <w:pPr>
        <w:spacing w:after="119" w:line="360" w:lineRule="auto"/>
        <w:ind w:left="249" w:right="66" w:hanging="10"/>
        <w:jc w:val="right"/>
        <w:rPr>
          <w:rFonts w:eastAsia="Arial" w:cs="Arial"/>
          <w:lang w:bidi="pl-PL"/>
        </w:rPr>
      </w:pPr>
    </w:p>
    <w:p w14:paraId="21C055C2" w14:textId="77777777" w:rsidR="00904AD5" w:rsidRDefault="00904AD5" w:rsidP="00904AD5">
      <w:pPr>
        <w:spacing w:after="119" w:line="360" w:lineRule="auto"/>
        <w:ind w:left="249" w:right="66" w:hanging="10"/>
        <w:jc w:val="right"/>
        <w:rPr>
          <w:rFonts w:cs="Arial"/>
          <w:lang w:bidi="pl-PL"/>
        </w:rPr>
      </w:pPr>
      <w:r>
        <w:rPr>
          <w:rFonts w:eastAsia="Arial" w:cs="Arial"/>
          <w:lang w:bidi="pl-PL"/>
        </w:rPr>
        <w:t>Data złożenia oświadczenia i podpis</w:t>
      </w:r>
    </w:p>
    <w:p w14:paraId="31C19FD1" w14:textId="77777777" w:rsidR="009B3566" w:rsidRPr="009B3566" w:rsidRDefault="009B3566" w:rsidP="009B3566">
      <w:pPr>
        <w:spacing w:line="240" w:lineRule="auto"/>
        <w:rPr>
          <w:rFonts w:cs="Arial"/>
          <w:lang w:bidi="pl-PL"/>
        </w:rPr>
      </w:pPr>
      <w:r w:rsidRPr="009B3566">
        <w:rPr>
          <w:rFonts w:cs="Arial"/>
          <w:lang w:bidi="pl-PL"/>
        </w:rPr>
        <w:br w:type="page"/>
      </w:r>
    </w:p>
    <w:p w14:paraId="232015FE" w14:textId="77777777" w:rsidR="00CE275C" w:rsidRDefault="00CE275C" w:rsidP="00CE275C">
      <w:pPr>
        <w:spacing w:after="196" w:line="360" w:lineRule="auto"/>
        <w:ind w:left="249" w:right="66" w:hanging="10"/>
        <w:jc w:val="right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lastRenderedPageBreak/>
        <w:t>Załącznik nr 4 do SWZ – Wykaz osób – wzór</w:t>
      </w:r>
    </w:p>
    <w:p w14:paraId="546472EC" w14:textId="77777777" w:rsidR="00CE275C" w:rsidRDefault="00CE275C" w:rsidP="00CE275C">
      <w:pPr>
        <w:spacing w:after="115" w:line="360" w:lineRule="auto"/>
        <w:ind w:left="254" w:right="65"/>
        <w:rPr>
          <w:rFonts w:eastAsia="Arial" w:cs="Arial"/>
          <w:lang w:bidi="pl-PL"/>
        </w:rPr>
      </w:pPr>
    </w:p>
    <w:p w14:paraId="09AB9386" w14:textId="77777777" w:rsidR="003F0398" w:rsidRDefault="003F0398" w:rsidP="003F0398">
      <w:pPr>
        <w:spacing w:after="115" w:line="360" w:lineRule="auto"/>
        <w:ind w:left="254" w:right="6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Nr postępowania: </w:t>
      </w:r>
      <w:bookmarkStart w:id="8" w:name="_Hlk227061474"/>
      <w:r>
        <w:rPr>
          <w:rFonts w:eastAsia="Arial" w:cs="Arial"/>
          <w:lang w:bidi="pl-PL"/>
        </w:rPr>
        <w:t>OZ.2205.5.2026.</w:t>
      </w:r>
      <w:bookmarkEnd w:id="8"/>
      <w:r>
        <w:rPr>
          <w:rFonts w:eastAsia="Arial" w:cs="Arial"/>
          <w:lang w:bidi="pl-PL"/>
        </w:rPr>
        <w:t>BPh</w:t>
      </w:r>
    </w:p>
    <w:p w14:paraId="16472664" w14:textId="77777777" w:rsidR="003F0398" w:rsidRDefault="003F0398" w:rsidP="003F0398">
      <w:pPr>
        <w:spacing w:after="134" w:line="360" w:lineRule="auto"/>
        <w:ind w:left="254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 </w:t>
      </w:r>
    </w:p>
    <w:p w14:paraId="42989256" w14:textId="77777777" w:rsidR="003F0398" w:rsidRDefault="003F0398" w:rsidP="003F0398">
      <w:pPr>
        <w:spacing w:line="360" w:lineRule="auto"/>
        <w:ind w:left="586" w:right="387" w:hanging="302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Wykaz osób, zgodnie z treścią rozdziału VIII ust. 2 pkt 2) lit. b) </w:t>
      </w:r>
    </w:p>
    <w:p w14:paraId="7232B612" w14:textId="77777777" w:rsidR="003F0398" w:rsidRDefault="003F0398" w:rsidP="003F0398">
      <w:pPr>
        <w:spacing w:line="360" w:lineRule="auto"/>
        <w:ind w:left="586" w:right="968" w:hanging="302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>Specyfikacji Warunków Zamówienia:</w:t>
      </w:r>
    </w:p>
    <w:tbl>
      <w:tblPr>
        <w:tblStyle w:val="TableGrid"/>
        <w:tblW w:w="8229" w:type="dxa"/>
        <w:tblInd w:w="416" w:type="dxa"/>
        <w:tblCellMar>
          <w:top w:w="11" w:type="dxa"/>
          <w:left w:w="108" w:type="dxa"/>
          <w:bottom w:w="5" w:type="dxa"/>
          <w:right w:w="98" w:type="dxa"/>
        </w:tblCellMar>
        <w:tblLook w:val="04A0" w:firstRow="1" w:lastRow="0" w:firstColumn="1" w:lastColumn="0" w:noHBand="0" w:noVBand="1"/>
        <w:tblDescription w:val="Wykaz osób"/>
      </w:tblPr>
      <w:tblGrid>
        <w:gridCol w:w="607"/>
        <w:gridCol w:w="1840"/>
        <w:gridCol w:w="638"/>
        <w:gridCol w:w="1826"/>
        <w:gridCol w:w="1309"/>
        <w:gridCol w:w="2009"/>
      </w:tblGrid>
      <w:tr w:rsidR="003F0398" w14:paraId="20EE5EF0" w14:textId="77777777">
        <w:trPr>
          <w:cantSplit/>
          <w:trHeight w:val="2518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1E7FBFA9" w14:textId="77777777" w:rsidR="003F0398" w:rsidRDefault="003F0398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L.p.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5E87842" w14:textId="77777777" w:rsidR="003F0398" w:rsidRDefault="003F0398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Imię i nazwisko oraz zakres wykonywanych w ramach zamówienia czynności (części zamówienia)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  <w:vAlign w:val="center"/>
            <w:hideMark/>
          </w:tcPr>
          <w:p w14:paraId="625A48DA" w14:textId="77777777" w:rsidR="003F0398" w:rsidRDefault="003F0398">
            <w:pPr>
              <w:spacing w:line="360" w:lineRule="auto"/>
              <w:ind w:left="113" w:right="113"/>
              <w:jc w:val="center"/>
              <w:rPr>
                <w:lang w:bidi="pl-PL"/>
              </w:rPr>
            </w:pPr>
            <w:r>
              <w:rPr>
                <w:lang w:bidi="pl-PL"/>
              </w:rPr>
              <w:t>W</w:t>
            </w:r>
            <w:r>
              <w:t>ykształcenie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CA9BAF9" w14:textId="77777777" w:rsidR="003F0398" w:rsidRDefault="003F0398">
            <w:pPr>
              <w:spacing w:after="105"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Nazwa </w:t>
            </w:r>
          </w:p>
          <w:p w14:paraId="5676ABE3" w14:textId="77777777" w:rsidR="003F0398" w:rsidRDefault="003F0398">
            <w:pPr>
              <w:spacing w:after="2"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szkolenia, miejsce, </w:t>
            </w:r>
          </w:p>
          <w:p w14:paraId="21ACFD9B" w14:textId="77777777" w:rsidR="003F0398" w:rsidRDefault="003F0398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Zleceniodawca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489EA7F" w14:textId="77777777" w:rsidR="003F0398" w:rsidRDefault="003F0398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Zakres szkolenia 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9F5ACAE" w14:textId="77777777" w:rsidR="003F0398" w:rsidRDefault="003F0398">
            <w:pPr>
              <w:spacing w:line="360" w:lineRule="auto"/>
              <w:ind w:right="137"/>
              <w:rPr>
                <w:lang w:bidi="pl-PL"/>
              </w:rPr>
            </w:pPr>
            <w:r>
              <w:rPr>
                <w:lang w:bidi="pl-PL"/>
              </w:rPr>
              <w:t xml:space="preserve">Informacja o podstawie dysponowania osobą </w:t>
            </w:r>
          </w:p>
        </w:tc>
      </w:tr>
      <w:tr w:rsidR="003F0398" w14:paraId="33674C98" w14:textId="77777777">
        <w:trPr>
          <w:trHeight w:val="897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BCDADA" w14:textId="77777777" w:rsidR="003F0398" w:rsidRDefault="003F0398">
            <w:pPr>
              <w:rPr>
                <w:lang w:bidi="pl-PL"/>
              </w:rPr>
            </w:pPr>
            <w:r>
              <w:rPr>
                <w:lang w:bidi="pl-PL"/>
              </w:rPr>
              <w:t>1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24C9D8" w14:textId="77777777" w:rsidR="003F0398" w:rsidRDefault="003F0398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6025A2" w14:textId="77777777" w:rsidR="003F0398" w:rsidRDefault="003F0398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907A3D" w14:textId="77777777" w:rsidR="003F0398" w:rsidRDefault="003F0398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AE4D73" w14:textId="77777777" w:rsidR="003F0398" w:rsidRDefault="003F0398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DE2612" w14:textId="77777777" w:rsidR="003F0398" w:rsidRDefault="003F0398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  <w:tr w:rsidR="003F0398" w14:paraId="3C8FFC41" w14:textId="77777777">
        <w:trPr>
          <w:trHeight w:val="824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F224B5" w14:textId="77777777" w:rsidR="003F0398" w:rsidRDefault="003F0398">
            <w:pPr>
              <w:rPr>
                <w:lang w:bidi="pl-PL"/>
              </w:rPr>
            </w:pPr>
            <w:r>
              <w:rPr>
                <w:lang w:bidi="pl-PL"/>
              </w:rPr>
              <w:t>…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770428" w14:textId="77777777" w:rsidR="003F0398" w:rsidRDefault="003F0398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E72230" w14:textId="77777777" w:rsidR="003F0398" w:rsidRDefault="003F0398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752FE" w14:textId="77777777" w:rsidR="003F0398" w:rsidRDefault="003F0398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D7C605" w14:textId="77777777" w:rsidR="003F0398" w:rsidRDefault="003F0398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D48F72" w14:textId="77777777" w:rsidR="003F0398" w:rsidRDefault="003F0398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</w:tbl>
    <w:p w14:paraId="7ACD1C8E" w14:textId="77777777" w:rsidR="003F0398" w:rsidRDefault="003F0398" w:rsidP="003F0398">
      <w:pPr>
        <w:spacing w:after="159" w:line="360" w:lineRule="auto"/>
        <w:ind w:left="254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 </w:t>
      </w:r>
    </w:p>
    <w:p w14:paraId="29CD76B6" w14:textId="77777777" w:rsidR="003F0398" w:rsidRDefault="003F0398" w:rsidP="003F0398">
      <w:pPr>
        <w:spacing w:after="119" w:line="360" w:lineRule="auto"/>
        <w:ind w:left="249" w:right="66" w:hanging="10"/>
        <w:jc w:val="right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Data złożenia oświadczenia  </w:t>
      </w:r>
    </w:p>
    <w:p w14:paraId="4A4FF929" w14:textId="77777777" w:rsidR="003F0398" w:rsidRDefault="003F0398" w:rsidP="003F0398">
      <w:pPr>
        <w:spacing w:after="119" w:line="360" w:lineRule="auto"/>
        <w:ind w:left="249" w:right="66" w:hanging="10"/>
        <w:jc w:val="right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>i podpis</w:t>
      </w:r>
      <w:r>
        <w:rPr>
          <w:rFonts w:cs="Arial"/>
          <w:lang w:bidi="pl-PL"/>
        </w:rPr>
        <w:t xml:space="preserve"> </w:t>
      </w:r>
    </w:p>
    <w:p w14:paraId="35BCC0F0" w14:textId="77777777" w:rsidR="009B3566" w:rsidRPr="009B3566" w:rsidRDefault="009B3566" w:rsidP="009B3566">
      <w:pPr>
        <w:spacing w:line="240" w:lineRule="auto"/>
        <w:rPr>
          <w:rFonts w:eastAsia="Arial" w:cs="Arial"/>
          <w:lang w:bidi="pl-PL"/>
        </w:rPr>
      </w:pPr>
      <w:r w:rsidRPr="009B3566">
        <w:rPr>
          <w:rFonts w:ascii="Times New Roman" w:eastAsia="DengXian" w:hAnsi="Times New Roman"/>
        </w:rPr>
        <w:br w:type="page"/>
      </w:r>
    </w:p>
    <w:p w14:paraId="25429466" w14:textId="77777777" w:rsidR="009B3566" w:rsidRPr="009B3566" w:rsidRDefault="009B3566" w:rsidP="009B3566">
      <w:pPr>
        <w:spacing w:after="36" w:line="396" w:lineRule="auto"/>
        <w:ind w:left="2752" w:right="66" w:hanging="10"/>
        <w:jc w:val="right"/>
        <w:rPr>
          <w:rFonts w:eastAsia="Arial" w:cs="Arial"/>
          <w:lang w:bidi="pl-PL"/>
        </w:rPr>
      </w:pPr>
      <w:r w:rsidRPr="009B3566">
        <w:rPr>
          <w:rFonts w:eastAsia="Arial" w:cs="Arial"/>
          <w:lang w:bidi="pl-PL"/>
        </w:rPr>
        <w:lastRenderedPageBreak/>
        <w:t xml:space="preserve">Załącznik Nr 5 do SWZ – Zobowiązanie podmiotu udostępniającego zasoby – wzór </w:t>
      </w:r>
    </w:p>
    <w:p w14:paraId="0643E566" w14:textId="77777777" w:rsidR="009B3566" w:rsidRPr="009B3566" w:rsidRDefault="009B3566" w:rsidP="009B3566">
      <w:pPr>
        <w:spacing w:after="117" w:line="254" w:lineRule="auto"/>
        <w:ind w:left="254" w:right="65"/>
        <w:rPr>
          <w:rFonts w:eastAsia="Arial" w:cs="Arial"/>
          <w:lang w:bidi="pl-PL"/>
        </w:rPr>
      </w:pPr>
    </w:p>
    <w:p w14:paraId="0927B8E6" w14:textId="77777777" w:rsidR="003F0398" w:rsidRDefault="003F0398" w:rsidP="003F0398">
      <w:pPr>
        <w:spacing w:after="117" w:line="360" w:lineRule="auto"/>
        <w:ind w:right="6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Nr postępowania: OZ.2205.5.2026.BPh  </w:t>
      </w:r>
    </w:p>
    <w:p w14:paraId="53ECF5FE" w14:textId="77777777" w:rsidR="003F0398" w:rsidRDefault="003F0398" w:rsidP="003F0398">
      <w:pPr>
        <w:spacing w:after="157" w:line="360" w:lineRule="auto"/>
        <w:ind w:left="254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 </w:t>
      </w:r>
    </w:p>
    <w:p w14:paraId="44A5F215" w14:textId="77777777" w:rsidR="003F0398" w:rsidRDefault="003F0398" w:rsidP="003F0398">
      <w:pPr>
        <w:spacing w:after="116" w:line="360" w:lineRule="auto"/>
        <w:ind w:right="394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Zobowiązanie podmiotu udostępniającego zasoby </w:t>
      </w:r>
    </w:p>
    <w:p w14:paraId="2D44DD2E" w14:textId="77777777" w:rsidR="003F0398" w:rsidRDefault="003F0398" w:rsidP="003F0398">
      <w:pPr>
        <w:suppressAutoHyphens/>
        <w:spacing w:after="27" w:line="360" w:lineRule="auto"/>
        <w:ind w:right="65"/>
        <w:rPr>
          <w:rFonts w:eastAsia="Arial" w:cs="Arial"/>
          <w:bCs/>
          <w:lang w:bidi="pl-PL"/>
        </w:rPr>
      </w:pPr>
      <w:r>
        <w:rPr>
          <w:rFonts w:eastAsia="Arial" w:cs="Arial"/>
          <w:lang w:bidi="pl-PL"/>
        </w:rPr>
        <w:t xml:space="preserve">dotyczy: postępowania udzielenie zamówienia publicznego prowadzonego w trybie podstawowym na usługę pn.: </w:t>
      </w:r>
      <w:r>
        <w:rPr>
          <w:rFonts w:eastAsia="Arial" w:cs="Arial"/>
          <w:bCs/>
          <w:lang w:bidi="pl-PL"/>
        </w:rPr>
        <w:t>Zorganizowanie i przeprowadzenie szkolenia „Uprawnienia elektroenergetyczne do 1 KV eksploatacja (G1) z elementami zielonej energii” dla 5 osób bezrobotnych, zarejestrowanych w Powiatowym Urzędzie Pracy w Gdyni.</w:t>
      </w:r>
    </w:p>
    <w:p w14:paraId="45E6077A" w14:textId="77777777" w:rsidR="003F0398" w:rsidRDefault="003F0398" w:rsidP="003F0398">
      <w:pPr>
        <w:spacing w:line="360" w:lineRule="auto"/>
        <w:ind w:left="612" w:right="5271" w:hanging="435"/>
        <w:rPr>
          <w:rFonts w:eastAsia="Arial" w:cs="Arial"/>
          <w:i/>
          <w:lang w:bidi="pl-PL"/>
        </w:rPr>
      </w:pPr>
    </w:p>
    <w:p w14:paraId="24B99E07" w14:textId="77777777" w:rsidR="003F0398" w:rsidRDefault="003F0398" w:rsidP="003F0398">
      <w:pPr>
        <w:spacing w:line="360" w:lineRule="auto"/>
        <w:ind w:left="612" w:right="5271" w:hanging="435"/>
        <w:rPr>
          <w:rFonts w:eastAsia="Arial" w:cs="Arial"/>
          <w:lang w:bidi="pl-PL"/>
        </w:rPr>
      </w:pPr>
      <w:r>
        <w:rPr>
          <w:rFonts w:eastAsia="Arial" w:cs="Arial"/>
          <w:i/>
          <w:lang w:bidi="pl-PL"/>
        </w:rPr>
        <w:t xml:space="preserve">Uwaga! </w:t>
      </w:r>
    </w:p>
    <w:p w14:paraId="7FF029B0" w14:textId="77777777" w:rsidR="003F0398" w:rsidRDefault="003F0398" w:rsidP="003F0398">
      <w:pPr>
        <w:spacing w:after="5" w:line="360" w:lineRule="auto"/>
        <w:ind w:left="249" w:hanging="10"/>
        <w:rPr>
          <w:rFonts w:eastAsia="Arial" w:cs="Arial"/>
          <w:lang w:bidi="pl-PL"/>
        </w:rPr>
      </w:pPr>
      <w:r>
        <w:rPr>
          <w:rFonts w:eastAsia="Arial" w:cs="Arial"/>
          <w:i/>
          <w:lang w:bidi="pl-PL"/>
        </w:rPr>
        <w:t xml:space="preserve">Zamiast niniejszego formularza można przedstawić inne dokumenty, które określają w szczególności: </w:t>
      </w:r>
    </w:p>
    <w:p w14:paraId="3B7C3927" w14:textId="77777777" w:rsidR="003F0398" w:rsidRDefault="003F0398" w:rsidP="003F0398">
      <w:pPr>
        <w:numPr>
          <w:ilvl w:val="0"/>
          <w:numId w:val="33"/>
        </w:numPr>
        <w:suppressAutoHyphens/>
        <w:spacing w:after="180" w:line="360" w:lineRule="auto"/>
        <w:ind w:hanging="360"/>
        <w:rPr>
          <w:rFonts w:eastAsia="Arial" w:cs="Arial"/>
          <w:lang w:bidi="pl-PL"/>
        </w:rPr>
      </w:pPr>
      <w:r>
        <w:rPr>
          <w:rFonts w:eastAsia="Arial" w:cs="Arial"/>
          <w:i/>
          <w:lang w:bidi="pl-PL"/>
        </w:rPr>
        <w:t xml:space="preserve">zakres dostępnych Wykonawcy zasobów podmiotu udostępniającego zasoby; </w:t>
      </w:r>
    </w:p>
    <w:p w14:paraId="27A95C85" w14:textId="77777777" w:rsidR="003F0398" w:rsidRDefault="003F0398" w:rsidP="003F0398">
      <w:pPr>
        <w:numPr>
          <w:ilvl w:val="0"/>
          <w:numId w:val="33"/>
        </w:numPr>
        <w:suppressAutoHyphens/>
        <w:spacing w:after="5" w:line="360" w:lineRule="auto"/>
        <w:ind w:hanging="360"/>
        <w:rPr>
          <w:rFonts w:eastAsia="Arial" w:cs="Arial"/>
          <w:lang w:bidi="pl-PL"/>
        </w:rPr>
      </w:pPr>
      <w:r>
        <w:rPr>
          <w:rFonts w:eastAsia="Arial" w:cs="Arial"/>
          <w:i/>
          <w:lang w:bidi="pl-PL"/>
        </w:rPr>
        <w:t xml:space="preserve">sposób i okres udostępnienia Wykonawcy i wykorzystania przez niego zasobów podmiotu udostępniającego te zasoby przy wykonywaniu zamówienia; </w:t>
      </w:r>
    </w:p>
    <w:p w14:paraId="274F1B81" w14:textId="77777777" w:rsidR="003F0398" w:rsidRDefault="003F0398" w:rsidP="003F0398">
      <w:pPr>
        <w:numPr>
          <w:ilvl w:val="0"/>
          <w:numId w:val="33"/>
        </w:numPr>
        <w:suppressAutoHyphens/>
        <w:spacing w:after="5" w:line="360" w:lineRule="auto"/>
        <w:ind w:hanging="360"/>
        <w:rPr>
          <w:rFonts w:eastAsia="Arial" w:cs="Arial"/>
          <w:lang w:bidi="pl-PL"/>
        </w:rPr>
      </w:pPr>
      <w:r>
        <w:rPr>
          <w:rFonts w:eastAsia="Arial" w:cs="Arial"/>
          <w:i/>
          <w:lang w:bidi="pl-PL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dotyczą.  </w:t>
      </w:r>
    </w:p>
    <w:p w14:paraId="20DEFEC1" w14:textId="77777777" w:rsidR="003F0398" w:rsidRDefault="003F0398" w:rsidP="003F0398">
      <w:pPr>
        <w:spacing w:after="159" w:line="360" w:lineRule="auto"/>
        <w:ind w:left="254" w:right="6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Ja ………………………  </w:t>
      </w:r>
    </w:p>
    <w:p w14:paraId="25DFF241" w14:textId="77777777" w:rsidR="003F0398" w:rsidRDefault="003F0398" w:rsidP="003F0398">
      <w:pPr>
        <w:spacing w:after="159" w:line="360" w:lineRule="auto"/>
        <w:ind w:left="254" w:right="65"/>
        <w:rPr>
          <w:rFonts w:eastAsia="Arial" w:cs="Arial"/>
          <w:lang w:bidi="pl-PL"/>
        </w:rPr>
      </w:pPr>
      <w:r>
        <w:rPr>
          <w:rFonts w:eastAsia="Arial" w:cs="Arial"/>
          <w:i/>
          <w:lang w:bidi="pl-PL"/>
        </w:rPr>
        <w:t xml:space="preserve">(Imię i nazwisko osoby upoważnionej do reprezentowania podmiotu, stanowisko – właściciel, prezes zarządu, członek zarządu, prokurent, upełnomocniony reprezentant itp.) </w:t>
      </w:r>
      <w:r>
        <w:rPr>
          <w:rFonts w:eastAsia="Arial" w:cs="Arial"/>
          <w:lang w:bidi="pl-PL"/>
        </w:rPr>
        <w:t xml:space="preserve">działając w imieniu i na rzecz: </w:t>
      </w:r>
    </w:p>
    <w:p w14:paraId="1B5D6DAC" w14:textId="77777777" w:rsidR="003F0398" w:rsidRDefault="003F0398" w:rsidP="003F0398">
      <w:pPr>
        <w:spacing w:after="117" w:line="360" w:lineRule="auto"/>
        <w:ind w:left="254" w:right="6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……………………………………………………………………………………………… </w:t>
      </w:r>
    </w:p>
    <w:p w14:paraId="6A4532F4" w14:textId="77777777" w:rsidR="003F0398" w:rsidRDefault="003F0398" w:rsidP="003F0398">
      <w:pPr>
        <w:spacing w:after="27" w:line="360" w:lineRule="auto"/>
        <w:ind w:left="254" w:right="3547"/>
        <w:rPr>
          <w:rFonts w:eastAsia="Arial" w:cs="Arial"/>
          <w:lang w:bidi="pl-PL"/>
        </w:rPr>
      </w:pPr>
      <w:r>
        <w:rPr>
          <w:rFonts w:eastAsia="Arial" w:cs="Arial"/>
          <w:i/>
          <w:lang w:bidi="pl-PL"/>
        </w:rPr>
        <w:lastRenderedPageBreak/>
        <w:t xml:space="preserve">(nazwa podmiotu) </w:t>
      </w:r>
      <w:r>
        <w:rPr>
          <w:rFonts w:eastAsia="Arial" w:cs="Arial"/>
          <w:lang w:bidi="pl-PL"/>
        </w:rPr>
        <w:t xml:space="preserve">zobowiązuję się do oddania niżej wymienionych zasobów: </w:t>
      </w:r>
    </w:p>
    <w:p w14:paraId="7BC0A1D0" w14:textId="77777777" w:rsidR="003F0398" w:rsidRDefault="003F0398" w:rsidP="003F0398">
      <w:pPr>
        <w:spacing w:after="157" w:line="360" w:lineRule="auto"/>
        <w:ind w:left="254" w:right="6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……………………………………………………………………………………………… </w:t>
      </w:r>
    </w:p>
    <w:p w14:paraId="280CAD56" w14:textId="77777777" w:rsidR="003F0398" w:rsidRDefault="003F0398" w:rsidP="003F0398">
      <w:pPr>
        <w:spacing w:after="5" w:line="360" w:lineRule="auto"/>
        <w:ind w:left="249" w:right="4128" w:hanging="10"/>
        <w:rPr>
          <w:rFonts w:eastAsia="Arial" w:cs="Arial"/>
          <w:lang w:bidi="pl-PL"/>
        </w:rPr>
      </w:pPr>
      <w:r>
        <w:rPr>
          <w:rFonts w:eastAsia="Arial" w:cs="Arial"/>
          <w:i/>
          <w:lang w:bidi="pl-PL"/>
        </w:rPr>
        <w:t xml:space="preserve">(wskazać, jakich zasobów dotyczy zobowiązanie) </w:t>
      </w:r>
      <w:r>
        <w:rPr>
          <w:rFonts w:eastAsia="Arial" w:cs="Arial"/>
          <w:lang w:bidi="pl-PL"/>
        </w:rPr>
        <w:t xml:space="preserve">do dyspozycji Wykonawcy: </w:t>
      </w:r>
    </w:p>
    <w:p w14:paraId="096290FD" w14:textId="77777777" w:rsidR="003F0398" w:rsidRDefault="003F0398" w:rsidP="003F0398">
      <w:pPr>
        <w:spacing w:after="117" w:line="360" w:lineRule="auto"/>
        <w:ind w:left="254" w:right="6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……………………………………………………………………………………………… </w:t>
      </w:r>
    </w:p>
    <w:p w14:paraId="2560FE19" w14:textId="77777777" w:rsidR="003F0398" w:rsidRDefault="003F0398" w:rsidP="003F0398">
      <w:pPr>
        <w:spacing w:after="5" w:line="360" w:lineRule="auto"/>
        <w:ind w:left="249" w:hanging="10"/>
        <w:rPr>
          <w:rFonts w:eastAsia="Arial" w:cs="Arial"/>
          <w:lang w:bidi="pl-PL"/>
        </w:rPr>
      </w:pPr>
      <w:r>
        <w:rPr>
          <w:rFonts w:eastAsia="Arial" w:cs="Arial"/>
          <w:i/>
          <w:lang w:bidi="pl-PL"/>
        </w:rPr>
        <w:t xml:space="preserve">(dane Wykonawcy) </w:t>
      </w:r>
    </w:p>
    <w:p w14:paraId="1500C3CD" w14:textId="77777777" w:rsidR="003F0398" w:rsidRDefault="003F0398" w:rsidP="003F0398">
      <w:pPr>
        <w:spacing w:after="27" w:line="360" w:lineRule="auto"/>
        <w:ind w:left="254" w:right="6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>w trakcie wykonywania zamówienia publicznego pn.: Zorganizowanie i przeprowadzenie szkolenia „</w:t>
      </w:r>
      <w:r>
        <w:rPr>
          <w:rFonts w:cs="Arial"/>
        </w:rPr>
        <w:t>Uprawnienia elektroenergetyczne do 1 KV eksploatacja (G1) z elementami zielonej energii” dla 5 osób bezrobotnych, zarejestrowanych w Powiatowym Urzędzie Pracy w Gdyni</w:t>
      </w:r>
      <w:r>
        <w:rPr>
          <w:rFonts w:eastAsia="Arial" w:cs="Arial"/>
          <w:lang w:bidi="pl-PL"/>
        </w:rPr>
        <w:t>.</w:t>
      </w:r>
    </w:p>
    <w:p w14:paraId="59644439" w14:textId="77777777" w:rsidR="003F0398" w:rsidRDefault="003F0398" w:rsidP="003F0398">
      <w:pPr>
        <w:spacing w:after="158" w:line="360" w:lineRule="auto"/>
        <w:rPr>
          <w:rFonts w:eastAsia="Arial" w:cs="Arial"/>
          <w:lang w:bidi="pl-PL"/>
        </w:rPr>
      </w:pPr>
    </w:p>
    <w:p w14:paraId="769A13BF" w14:textId="77777777" w:rsidR="003F0398" w:rsidRDefault="003F0398" w:rsidP="003F0398">
      <w:pPr>
        <w:spacing w:after="155" w:line="360" w:lineRule="auto"/>
        <w:ind w:left="254" w:right="6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Oświadczam, iż:  </w:t>
      </w:r>
    </w:p>
    <w:p w14:paraId="0FF48CD0" w14:textId="77777777" w:rsidR="003F0398" w:rsidRDefault="003F0398" w:rsidP="003F0398">
      <w:pPr>
        <w:numPr>
          <w:ilvl w:val="0"/>
          <w:numId w:val="9"/>
        </w:numPr>
        <w:suppressAutoHyphens/>
        <w:spacing w:after="117" w:line="360" w:lineRule="auto"/>
        <w:ind w:right="65" w:hanging="284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Udostępniam Wykonawcy ww. zasoby, w następującym zakresie: </w:t>
      </w:r>
    </w:p>
    <w:p w14:paraId="33CAB5F2" w14:textId="77777777" w:rsidR="003F0398" w:rsidRDefault="003F0398" w:rsidP="003F0398">
      <w:pPr>
        <w:spacing w:after="158" w:line="360" w:lineRule="auto"/>
        <w:ind w:left="538" w:right="6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…………………………………………………………………………………………… </w:t>
      </w:r>
    </w:p>
    <w:p w14:paraId="02B2C91A" w14:textId="77777777" w:rsidR="003F0398" w:rsidRDefault="003F0398" w:rsidP="003F0398">
      <w:pPr>
        <w:numPr>
          <w:ilvl w:val="0"/>
          <w:numId w:val="9"/>
        </w:numPr>
        <w:suppressAutoHyphens/>
        <w:spacing w:after="27" w:line="360" w:lineRule="auto"/>
        <w:ind w:right="65" w:hanging="284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Sposób wykorzystania udostępnionych przeze mnie zasobów, przez Wykonawcę, przy wykonywaniu zamówienia publicznego będzie następujący: </w:t>
      </w:r>
    </w:p>
    <w:p w14:paraId="1FD9A92A" w14:textId="77777777" w:rsidR="003F0398" w:rsidRDefault="003F0398" w:rsidP="003F0398">
      <w:pPr>
        <w:spacing w:after="157" w:line="360" w:lineRule="auto"/>
        <w:ind w:left="538" w:right="6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>……………………………………………………………………………………………</w:t>
      </w:r>
    </w:p>
    <w:p w14:paraId="7C3B6502" w14:textId="77777777" w:rsidR="003F0398" w:rsidRDefault="003F0398" w:rsidP="003F0398">
      <w:pPr>
        <w:numPr>
          <w:ilvl w:val="0"/>
          <w:numId w:val="9"/>
        </w:numPr>
        <w:suppressAutoHyphens/>
        <w:spacing w:after="117" w:line="360" w:lineRule="auto"/>
        <w:ind w:right="65" w:hanging="284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Zakres mojego udziału przy wykonywaniu zamówienia publicznego będzie następujący: </w:t>
      </w:r>
    </w:p>
    <w:p w14:paraId="0D9EE9C7" w14:textId="77777777" w:rsidR="003F0398" w:rsidRDefault="003F0398" w:rsidP="003F0398">
      <w:pPr>
        <w:spacing w:after="157" w:line="360" w:lineRule="auto"/>
        <w:ind w:left="538" w:right="6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>……………………………………………………………………………………………</w:t>
      </w:r>
    </w:p>
    <w:p w14:paraId="247B2813" w14:textId="77777777" w:rsidR="003F0398" w:rsidRDefault="003F0398" w:rsidP="003F0398">
      <w:pPr>
        <w:numPr>
          <w:ilvl w:val="0"/>
          <w:numId w:val="9"/>
        </w:numPr>
        <w:suppressAutoHyphens/>
        <w:spacing w:after="115" w:line="360" w:lineRule="auto"/>
        <w:ind w:right="65" w:hanging="284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Okres mojego udziału przy wykonywaniu zamówienia publicznego będzie następujący: </w:t>
      </w:r>
    </w:p>
    <w:p w14:paraId="23BD1DE5" w14:textId="77777777" w:rsidR="003F0398" w:rsidRDefault="003F0398" w:rsidP="003F0398">
      <w:pPr>
        <w:spacing w:after="159" w:line="360" w:lineRule="auto"/>
        <w:ind w:left="538" w:right="6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>……………………………………………………………………………………………</w:t>
      </w:r>
    </w:p>
    <w:p w14:paraId="4BA2B226" w14:textId="77777777" w:rsidR="003F0398" w:rsidRDefault="003F0398" w:rsidP="003F0398">
      <w:pPr>
        <w:spacing w:after="119" w:line="360" w:lineRule="auto"/>
        <w:ind w:right="66"/>
        <w:rPr>
          <w:rFonts w:eastAsia="Arial" w:cs="Arial"/>
          <w:lang w:bidi="pl-PL"/>
        </w:rPr>
      </w:pPr>
    </w:p>
    <w:p w14:paraId="3B99333F" w14:textId="77777777" w:rsidR="003F0398" w:rsidRDefault="003F0398" w:rsidP="003F0398">
      <w:pPr>
        <w:spacing w:after="119" w:line="360" w:lineRule="auto"/>
        <w:ind w:left="249" w:right="66" w:hanging="10"/>
        <w:jc w:val="right"/>
        <w:rPr>
          <w:rFonts w:eastAsia="Arial" w:cs="Arial"/>
          <w:lang w:bidi="pl-PL"/>
        </w:rPr>
      </w:pPr>
    </w:p>
    <w:p w14:paraId="7F4FD0C0" w14:textId="77777777" w:rsidR="003F0398" w:rsidRDefault="003F0398" w:rsidP="003F0398">
      <w:pPr>
        <w:spacing w:after="119" w:line="360" w:lineRule="auto"/>
        <w:ind w:left="249" w:right="66" w:hanging="10"/>
        <w:jc w:val="right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>Data złożenia oświadczenia i podpis</w:t>
      </w:r>
      <w:r>
        <w:rPr>
          <w:rFonts w:cs="Arial"/>
          <w:lang w:bidi="pl-PL"/>
        </w:rPr>
        <w:t xml:space="preserve"> </w:t>
      </w:r>
    </w:p>
    <w:p w14:paraId="2A574AB5" w14:textId="77777777" w:rsidR="00771BB5" w:rsidRPr="009B3566" w:rsidRDefault="00771BB5" w:rsidP="00771BB5">
      <w:pPr>
        <w:spacing w:after="119" w:line="254" w:lineRule="auto"/>
        <w:ind w:right="66"/>
        <w:rPr>
          <w:rFonts w:eastAsia="Arial" w:cs="Arial"/>
          <w:lang w:bidi="pl-PL"/>
        </w:rPr>
      </w:pPr>
    </w:p>
    <w:p w14:paraId="250B8D16" w14:textId="77777777" w:rsidR="000A2FA7" w:rsidRDefault="000A2FA7" w:rsidP="000A2FA7">
      <w:pPr>
        <w:spacing w:line="360" w:lineRule="auto"/>
        <w:jc w:val="right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lastRenderedPageBreak/>
        <w:t xml:space="preserve">Załącznik nr 6 do SWZ – Oświadczenie Wykonawców wspólnie ubiegających się o udzielenie zamówienia – wzór </w:t>
      </w:r>
    </w:p>
    <w:p w14:paraId="47305098" w14:textId="77777777" w:rsidR="000A2FA7" w:rsidRDefault="000A2FA7" w:rsidP="000A2FA7">
      <w:pPr>
        <w:spacing w:after="136" w:line="360" w:lineRule="auto"/>
        <w:jc w:val="right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 </w:t>
      </w:r>
    </w:p>
    <w:p w14:paraId="00E30B99" w14:textId="77777777" w:rsidR="00D6758C" w:rsidRDefault="00D6758C" w:rsidP="00D6758C">
      <w:pPr>
        <w:spacing w:after="115" w:line="360" w:lineRule="auto"/>
        <w:ind w:left="254" w:right="6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Nr postępowania: </w:t>
      </w:r>
      <w:bookmarkStart w:id="9" w:name="_Hlk227064562"/>
      <w:r>
        <w:rPr>
          <w:rFonts w:eastAsia="Arial" w:cs="Arial"/>
          <w:lang w:bidi="pl-PL"/>
        </w:rPr>
        <w:t>OZ.2205.5.2026.</w:t>
      </w:r>
      <w:bookmarkEnd w:id="9"/>
      <w:r>
        <w:rPr>
          <w:rFonts w:eastAsia="Arial" w:cs="Arial"/>
          <w:lang w:bidi="pl-PL"/>
        </w:rPr>
        <w:t>BPh</w:t>
      </w:r>
    </w:p>
    <w:p w14:paraId="21408FA7" w14:textId="77777777" w:rsidR="00D6758C" w:rsidRDefault="00D6758C" w:rsidP="00D6758C">
      <w:pPr>
        <w:spacing w:after="159" w:line="360" w:lineRule="auto"/>
        <w:ind w:left="255"/>
        <w:jc w:val="center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 </w:t>
      </w:r>
    </w:p>
    <w:p w14:paraId="44D3AD72" w14:textId="77777777" w:rsidR="00D6758C" w:rsidRDefault="00D6758C" w:rsidP="00D6758C">
      <w:pPr>
        <w:spacing w:line="360" w:lineRule="auto"/>
        <w:ind w:left="709" w:right="-2" w:hanging="43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Oświadczenie Wykonawców wspólnie ubiegających się o zamówienie </w:t>
      </w:r>
    </w:p>
    <w:p w14:paraId="07B1C11A" w14:textId="77777777" w:rsidR="00D6758C" w:rsidRDefault="00D6758C" w:rsidP="00D6758C">
      <w:pPr>
        <w:spacing w:after="158" w:line="360" w:lineRule="auto"/>
        <w:ind w:left="254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 </w:t>
      </w:r>
    </w:p>
    <w:p w14:paraId="4949B399" w14:textId="77777777" w:rsidR="00D6758C" w:rsidRDefault="00D6758C" w:rsidP="00D6758C">
      <w:pPr>
        <w:spacing w:after="27" w:line="360" w:lineRule="auto"/>
        <w:ind w:left="254" w:right="6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W imieniu Wykonawców wspólnie ubiegających się o zamówienie oświadczamy, że zachodzi wobec nas przesłanka wskazana w art. 117 ust. 2 lub ust. 3 ustawy </w:t>
      </w:r>
      <w:proofErr w:type="spellStart"/>
      <w:r>
        <w:rPr>
          <w:rFonts w:eastAsia="Arial" w:cs="Arial"/>
          <w:lang w:bidi="pl-PL"/>
        </w:rPr>
        <w:t>Pzp</w:t>
      </w:r>
      <w:proofErr w:type="spellEnd"/>
      <w:r>
        <w:rPr>
          <w:rFonts w:eastAsia="Arial" w:cs="Arial"/>
          <w:lang w:bidi="pl-PL"/>
        </w:rPr>
        <w:t xml:space="preserve">, tj. warunek dotyczący uprawnień do prowadzenia określonej działalności gospodarczej lub zawodowej spełnia jeden z wykonawców wspólnie ubiegających się o udzielenie zamówienia lub w odniesieniu do warunków dotyczących wykształcenia, kwalifikacji zawodowych lub doświadczenia jako wykonawcy wspólnie ubiegający się o udzielenie zamówienia polegamy na zdolnościach innych wykonawców. </w:t>
      </w:r>
    </w:p>
    <w:p w14:paraId="2B7BD46B" w14:textId="77777777" w:rsidR="00D6758C" w:rsidRDefault="00D6758C" w:rsidP="00D6758C">
      <w:pPr>
        <w:spacing w:after="158" w:line="360" w:lineRule="auto"/>
        <w:ind w:left="254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 </w:t>
      </w:r>
    </w:p>
    <w:p w14:paraId="4890CC8F" w14:textId="77777777" w:rsidR="00D6758C" w:rsidRDefault="00D6758C" w:rsidP="00D6758C">
      <w:pPr>
        <w:spacing w:line="360" w:lineRule="auto"/>
        <w:ind w:left="254" w:right="6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W związku z powyższym, będziemy realizować poszczególne elementy zamówienia jak poniżej: </w:t>
      </w:r>
    </w:p>
    <w:tbl>
      <w:tblPr>
        <w:tblStyle w:val="TableGrid"/>
        <w:tblW w:w="9064" w:type="dxa"/>
        <w:tblInd w:w="259" w:type="dxa"/>
        <w:tblCellMar>
          <w:top w:w="13" w:type="dxa"/>
          <w:left w:w="110" w:type="dxa"/>
          <w:right w:w="115" w:type="dxa"/>
        </w:tblCellMar>
        <w:tblLook w:val="04A0" w:firstRow="1" w:lastRow="0" w:firstColumn="1" w:lastColumn="0" w:noHBand="0" w:noVBand="1"/>
        <w:tblDescription w:val="Oświadczenie Wykonawców wspólnie ubiegających się o zamówienie. Dane oraz elementy zamówienia&#10;"/>
      </w:tblPr>
      <w:tblGrid>
        <w:gridCol w:w="4532"/>
        <w:gridCol w:w="4532"/>
      </w:tblGrid>
      <w:tr w:rsidR="00D6758C" w14:paraId="63EE4781" w14:textId="77777777">
        <w:trPr>
          <w:trHeight w:val="1278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60472EC" w14:textId="77777777" w:rsidR="00D6758C" w:rsidRDefault="00D6758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Dane Wykonawcy ubiegającego się wspólnie o udzielenie zamówienia </w:t>
            </w:r>
          </w:p>
          <w:p w14:paraId="23B9B3EF" w14:textId="77777777" w:rsidR="00D6758C" w:rsidRDefault="00D6758C">
            <w:pPr>
              <w:spacing w:after="117"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(nazwa, adres) 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6389664" w14:textId="77777777" w:rsidR="00D6758C" w:rsidRDefault="00D6758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Elementy zamówienia, które będą realizowane przez tego Wykonawcę </w:t>
            </w:r>
          </w:p>
        </w:tc>
      </w:tr>
      <w:tr w:rsidR="00D6758C" w14:paraId="31A6862C" w14:textId="77777777">
        <w:trPr>
          <w:trHeight w:val="425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9FD26" w14:textId="77777777" w:rsidR="00D6758C" w:rsidRDefault="00D6758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B17A1E" w14:textId="77777777" w:rsidR="00D6758C" w:rsidRDefault="00D6758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  <w:tr w:rsidR="00D6758C" w14:paraId="50205657" w14:textId="77777777">
        <w:trPr>
          <w:trHeight w:val="422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762571" w14:textId="77777777" w:rsidR="00D6758C" w:rsidRDefault="00D6758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8749A0" w14:textId="77777777" w:rsidR="00D6758C" w:rsidRDefault="00D6758C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</w:tbl>
    <w:p w14:paraId="039D31EF" w14:textId="77777777" w:rsidR="00D6758C" w:rsidRDefault="00D6758C" w:rsidP="00D6758C">
      <w:pPr>
        <w:spacing w:after="136" w:line="360" w:lineRule="auto"/>
        <w:ind w:left="254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 </w:t>
      </w:r>
    </w:p>
    <w:p w14:paraId="409147A2" w14:textId="77777777" w:rsidR="00D6758C" w:rsidRDefault="00D6758C" w:rsidP="00D6758C">
      <w:pPr>
        <w:spacing w:after="136" w:line="360" w:lineRule="auto"/>
        <w:ind w:left="254"/>
        <w:rPr>
          <w:rFonts w:eastAsia="Arial" w:cs="Arial"/>
          <w:lang w:bidi="pl-PL"/>
        </w:rPr>
      </w:pPr>
    </w:p>
    <w:p w14:paraId="2075F954" w14:textId="77777777" w:rsidR="00D6758C" w:rsidRDefault="00D6758C" w:rsidP="00D6758C">
      <w:pPr>
        <w:spacing w:after="119" w:line="360" w:lineRule="auto"/>
        <w:ind w:left="249" w:right="66" w:hanging="10"/>
        <w:jc w:val="right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>Data złożenia oświadczenia i podpis(y)</w:t>
      </w:r>
      <w:r>
        <w:rPr>
          <w:rFonts w:cs="Arial"/>
          <w:lang w:bidi="pl-PL"/>
        </w:rPr>
        <w:t xml:space="preserve"> </w:t>
      </w:r>
    </w:p>
    <w:p w14:paraId="377F4BE4" w14:textId="77777777" w:rsidR="009B3566" w:rsidRPr="009B3566" w:rsidRDefault="009B3566" w:rsidP="009B3566">
      <w:pPr>
        <w:spacing w:line="240" w:lineRule="auto"/>
        <w:rPr>
          <w:rFonts w:eastAsia="Arial" w:cs="Arial"/>
          <w:lang w:bidi="pl-PL"/>
        </w:rPr>
      </w:pPr>
      <w:r w:rsidRPr="009B3566">
        <w:rPr>
          <w:rFonts w:ascii="Times New Roman" w:eastAsia="DengXian" w:hAnsi="Times New Roman"/>
        </w:rPr>
        <w:br w:type="page"/>
      </w:r>
    </w:p>
    <w:p w14:paraId="3867B047" w14:textId="77777777" w:rsidR="009131A9" w:rsidRDefault="009131A9" w:rsidP="009131A9">
      <w:pPr>
        <w:suppressAutoHyphens/>
        <w:spacing w:line="360" w:lineRule="auto"/>
        <w:jc w:val="right"/>
        <w:rPr>
          <w:rFonts w:cs="Arial"/>
          <w:bCs/>
          <w:lang w:eastAsia="ar-SA"/>
        </w:rPr>
      </w:pPr>
      <w:r>
        <w:rPr>
          <w:rFonts w:cs="Arial"/>
          <w:bCs/>
          <w:lang w:eastAsia="ar-SA"/>
        </w:rPr>
        <w:lastRenderedPageBreak/>
        <w:t>Załącznik nr 7 do SWZ – Program szkolenia – wzór</w:t>
      </w:r>
    </w:p>
    <w:p w14:paraId="7CE264C9" w14:textId="77777777" w:rsidR="009131A9" w:rsidRDefault="009131A9" w:rsidP="009131A9">
      <w:pPr>
        <w:suppressAutoHyphens/>
        <w:spacing w:line="360" w:lineRule="auto"/>
        <w:jc w:val="right"/>
        <w:rPr>
          <w:rFonts w:cs="Arial"/>
          <w:bCs/>
          <w:lang w:eastAsia="ar-SA"/>
        </w:rPr>
      </w:pPr>
    </w:p>
    <w:p w14:paraId="1545C243" w14:textId="77777777" w:rsidR="00781A04" w:rsidRPr="00781A04" w:rsidRDefault="00781A04" w:rsidP="00781A04">
      <w:pPr>
        <w:suppressAutoHyphens/>
        <w:spacing w:line="360" w:lineRule="auto"/>
        <w:rPr>
          <w:rFonts w:cs="Arial"/>
          <w:bCs/>
          <w:lang w:eastAsia="ar-SA"/>
        </w:rPr>
      </w:pPr>
      <w:r w:rsidRPr="00781A04">
        <w:rPr>
          <w:rFonts w:cs="Arial"/>
          <w:bCs/>
          <w:lang w:eastAsia="ar-SA"/>
        </w:rPr>
        <w:t xml:space="preserve">Nr postępowania: </w:t>
      </w:r>
      <w:r w:rsidRPr="00781A04">
        <w:rPr>
          <w:rFonts w:cs="Arial"/>
          <w:bCs/>
          <w:lang w:eastAsia="ar-SA" w:bidi="pl-PL"/>
        </w:rPr>
        <w:t>OZ.2205.5.2026.BPh</w:t>
      </w:r>
    </w:p>
    <w:p w14:paraId="303A412F" w14:textId="77777777" w:rsidR="00781A04" w:rsidRPr="00781A04" w:rsidRDefault="00781A04" w:rsidP="00781A04">
      <w:pPr>
        <w:suppressAutoHyphens/>
        <w:spacing w:line="360" w:lineRule="auto"/>
        <w:jc w:val="center"/>
        <w:rPr>
          <w:rFonts w:cs="Arial"/>
          <w:bCs/>
          <w:lang w:eastAsia="ar-SA"/>
        </w:rPr>
      </w:pPr>
      <w:r w:rsidRPr="00781A04">
        <w:rPr>
          <w:rFonts w:cs="Arial"/>
          <w:bCs/>
          <w:lang w:eastAsia="ar-SA"/>
        </w:rPr>
        <w:br/>
        <w:t>Program szkolenia – wzór do opracowania przez Wykonawcę zgodnie z SWZ</w:t>
      </w:r>
    </w:p>
    <w:p w14:paraId="45E36E6F" w14:textId="77777777" w:rsidR="00781A04" w:rsidRPr="00781A04" w:rsidRDefault="00781A04" w:rsidP="00781A04">
      <w:pPr>
        <w:suppressAutoHyphens/>
        <w:spacing w:line="360" w:lineRule="auto"/>
        <w:rPr>
          <w:rFonts w:cs="Arial"/>
          <w:bCs/>
        </w:rPr>
      </w:pPr>
      <w:r w:rsidRPr="00781A04">
        <w:rPr>
          <w:rFonts w:cs="Arial"/>
          <w:bCs/>
        </w:rPr>
        <w:t>„</w:t>
      </w:r>
      <w:bookmarkStart w:id="10" w:name="_Hlk227150195"/>
      <w:r w:rsidRPr="00781A04">
        <w:rPr>
          <w:rFonts w:cs="Arial"/>
          <w:bCs/>
          <w:lang w:eastAsia="ar-SA" w:bidi="pl-PL"/>
        </w:rPr>
        <w:t>Uprawnienia elektroenergetyczne do 1 KV eksploatacja (G1) z elementami zielonej energii</w:t>
      </w:r>
      <w:bookmarkEnd w:id="10"/>
      <w:r w:rsidRPr="00781A04">
        <w:rPr>
          <w:rFonts w:cs="Arial"/>
          <w:bCs/>
        </w:rPr>
        <w:t>”</w:t>
      </w:r>
    </w:p>
    <w:p w14:paraId="4110614E" w14:textId="77777777" w:rsidR="00781A04" w:rsidRPr="00781A04" w:rsidRDefault="00781A04" w:rsidP="00781A04">
      <w:pPr>
        <w:widowControl w:val="0"/>
        <w:numPr>
          <w:ilvl w:val="0"/>
          <w:numId w:val="10"/>
        </w:numPr>
        <w:tabs>
          <w:tab w:val="left" w:pos="-1620"/>
        </w:tabs>
        <w:suppressAutoHyphens/>
        <w:spacing w:line="360" w:lineRule="auto"/>
        <w:jc w:val="both"/>
        <w:rPr>
          <w:rFonts w:cs="Arial"/>
          <w:snapToGrid w:val="0"/>
        </w:rPr>
      </w:pPr>
      <w:r w:rsidRPr="00781A04">
        <w:rPr>
          <w:rFonts w:cs="Arial"/>
          <w:snapToGrid w:val="0"/>
        </w:rPr>
        <w:t xml:space="preserve"> Cele szkolenia muszą być ujęte w następujących kategoriach efektów uczenia się:</w:t>
      </w:r>
    </w:p>
    <w:p w14:paraId="2C71C408" w14:textId="77777777" w:rsidR="00781A04" w:rsidRPr="00781A04" w:rsidRDefault="00781A04" w:rsidP="00781A04">
      <w:pPr>
        <w:widowControl w:val="0"/>
        <w:numPr>
          <w:ilvl w:val="0"/>
          <w:numId w:val="21"/>
        </w:numPr>
        <w:tabs>
          <w:tab w:val="left" w:pos="-4860"/>
        </w:tabs>
        <w:suppressAutoHyphens/>
        <w:spacing w:line="360" w:lineRule="auto"/>
        <w:ind w:left="1080" w:hanging="357"/>
        <w:jc w:val="both"/>
        <w:rPr>
          <w:rFonts w:cs="Arial"/>
          <w:lang w:eastAsia="ar-SA"/>
        </w:rPr>
      </w:pPr>
      <w:r w:rsidRPr="00781A04">
        <w:rPr>
          <w:rFonts w:cs="Arial"/>
          <w:lang w:eastAsia="ar-SA"/>
        </w:rPr>
        <w:t>z uwzględnieniem wiedzy:</w:t>
      </w:r>
    </w:p>
    <w:p w14:paraId="237A2074" w14:textId="77777777" w:rsidR="00781A04" w:rsidRPr="00781A04" w:rsidRDefault="00781A04" w:rsidP="00781A04">
      <w:pPr>
        <w:widowControl w:val="0"/>
        <w:numPr>
          <w:ilvl w:val="0"/>
          <w:numId w:val="34"/>
        </w:numPr>
        <w:tabs>
          <w:tab w:val="left" w:pos="720"/>
        </w:tabs>
        <w:suppressAutoHyphens/>
        <w:spacing w:line="360" w:lineRule="auto"/>
        <w:ind w:left="1418"/>
        <w:jc w:val="both"/>
        <w:rPr>
          <w:rFonts w:cs="Arial"/>
          <w:lang w:eastAsia="ar-SA"/>
        </w:rPr>
      </w:pPr>
      <w:r w:rsidRPr="00781A04">
        <w:rPr>
          <w:rFonts w:cs="Arial"/>
          <w:lang w:eastAsia="ar-SA"/>
        </w:rPr>
        <w:t xml:space="preserve">posiada niezbędną wiedzę z zakresu eksploatacji urządzeń, instalacji i sieci o napięciu znamionowym do 1 </w:t>
      </w:r>
      <w:proofErr w:type="spellStart"/>
      <w:r w:rsidRPr="00781A04">
        <w:rPr>
          <w:rFonts w:cs="Arial"/>
          <w:lang w:eastAsia="ar-SA"/>
        </w:rPr>
        <w:t>kV</w:t>
      </w:r>
      <w:proofErr w:type="spellEnd"/>
      <w:r w:rsidRPr="00781A04">
        <w:rPr>
          <w:rFonts w:cs="Arial"/>
          <w:lang w:eastAsia="ar-SA"/>
        </w:rPr>
        <w:t xml:space="preserve"> oraz zielonej energii;</w:t>
      </w:r>
    </w:p>
    <w:p w14:paraId="1F3BC8CD" w14:textId="77777777" w:rsidR="00781A04" w:rsidRPr="00781A04" w:rsidRDefault="00781A04" w:rsidP="00781A04">
      <w:pPr>
        <w:widowControl w:val="0"/>
        <w:numPr>
          <w:ilvl w:val="0"/>
          <w:numId w:val="21"/>
        </w:numPr>
        <w:tabs>
          <w:tab w:val="left" w:pos="-4860"/>
          <w:tab w:val="num" w:pos="720"/>
        </w:tabs>
        <w:suppressAutoHyphens/>
        <w:spacing w:line="360" w:lineRule="auto"/>
        <w:ind w:left="1080" w:hanging="357"/>
        <w:jc w:val="both"/>
        <w:rPr>
          <w:rFonts w:cs="Arial"/>
          <w:lang w:eastAsia="ar-SA"/>
        </w:rPr>
      </w:pPr>
      <w:r w:rsidRPr="00781A04">
        <w:rPr>
          <w:rFonts w:cs="Arial"/>
          <w:lang w:eastAsia="ar-SA"/>
        </w:rPr>
        <w:t>z uwzględnieniem umiejętności:</w:t>
      </w:r>
    </w:p>
    <w:p w14:paraId="53931EF6" w14:textId="77777777" w:rsidR="00781A04" w:rsidRPr="00781A04" w:rsidRDefault="00781A04" w:rsidP="00781A04">
      <w:pPr>
        <w:widowControl w:val="0"/>
        <w:numPr>
          <w:ilvl w:val="0"/>
          <w:numId w:val="35"/>
        </w:numPr>
        <w:tabs>
          <w:tab w:val="left" w:pos="720"/>
        </w:tabs>
        <w:suppressAutoHyphens/>
        <w:spacing w:line="360" w:lineRule="auto"/>
        <w:ind w:left="1418"/>
        <w:jc w:val="both"/>
        <w:rPr>
          <w:rFonts w:cs="Arial"/>
          <w:lang w:eastAsia="ar-SA"/>
        </w:rPr>
      </w:pPr>
      <w:bookmarkStart w:id="11" w:name="_Hlk187394344"/>
      <w:r w:rsidRPr="00781A04">
        <w:rPr>
          <w:rFonts w:cs="Arial"/>
          <w:lang w:eastAsia="ar-SA"/>
        </w:rPr>
        <w:t xml:space="preserve">posiada umiejętność z zakresu eksploatacji urządzeń, instalacji i sieci o napięciu znamionowym do 1 </w:t>
      </w:r>
      <w:proofErr w:type="spellStart"/>
      <w:r w:rsidRPr="00781A04">
        <w:rPr>
          <w:rFonts w:cs="Arial"/>
          <w:lang w:eastAsia="ar-SA"/>
        </w:rPr>
        <w:t>kV</w:t>
      </w:r>
      <w:proofErr w:type="spellEnd"/>
      <w:r w:rsidRPr="00781A04">
        <w:rPr>
          <w:rFonts w:cs="Arial"/>
          <w:lang w:eastAsia="ar-SA"/>
        </w:rPr>
        <w:t>;</w:t>
      </w:r>
    </w:p>
    <w:bookmarkEnd w:id="11"/>
    <w:p w14:paraId="4E17AFF0" w14:textId="77777777" w:rsidR="00781A04" w:rsidRPr="00781A04" w:rsidRDefault="00781A04" w:rsidP="00781A04">
      <w:pPr>
        <w:widowControl w:val="0"/>
        <w:numPr>
          <w:ilvl w:val="0"/>
          <w:numId w:val="21"/>
        </w:numPr>
        <w:tabs>
          <w:tab w:val="left" w:pos="-4860"/>
          <w:tab w:val="num" w:pos="723"/>
        </w:tabs>
        <w:suppressAutoHyphens/>
        <w:spacing w:line="360" w:lineRule="auto"/>
        <w:ind w:left="1080" w:hanging="357"/>
        <w:jc w:val="both"/>
        <w:rPr>
          <w:rFonts w:cs="Arial"/>
          <w:lang w:eastAsia="ar-SA"/>
        </w:rPr>
      </w:pPr>
      <w:r w:rsidRPr="00781A04">
        <w:rPr>
          <w:rFonts w:cs="Arial"/>
          <w:lang w:eastAsia="ar-SA"/>
        </w:rPr>
        <w:t>z uwzględnieniem kompetencji społecznych:</w:t>
      </w:r>
    </w:p>
    <w:p w14:paraId="7DC56B97" w14:textId="77777777" w:rsidR="00781A04" w:rsidRPr="00781A04" w:rsidRDefault="00781A04" w:rsidP="00781A04">
      <w:pPr>
        <w:widowControl w:val="0"/>
        <w:numPr>
          <w:ilvl w:val="0"/>
          <w:numId w:val="36"/>
        </w:numPr>
        <w:tabs>
          <w:tab w:val="left" w:pos="720"/>
        </w:tabs>
        <w:suppressAutoHyphens/>
        <w:spacing w:line="360" w:lineRule="auto"/>
        <w:jc w:val="both"/>
        <w:rPr>
          <w:rFonts w:cs="Arial"/>
          <w:lang w:eastAsia="ar-SA"/>
        </w:rPr>
      </w:pPr>
      <w:r w:rsidRPr="00781A04">
        <w:rPr>
          <w:rFonts w:cs="Arial"/>
          <w:lang w:eastAsia="ar-SA"/>
        </w:rPr>
        <w:t>posiada umiejętność tworzenia i utrzymywania z innymi osobami relacji w środowisku pracy.</w:t>
      </w:r>
    </w:p>
    <w:p w14:paraId="19BD8528" w14:textId="77777777" w:rsidR="00781A04" w:rsidRPr="00781A04" w:rsidRDefault="00781A04" w:rsidP="00781A04">
      <w:pPr>
        <w:widowControl w:val="0"/>
        <w:numPr>
          <w:ilvl w:val="0"/>
          <w:numId w:val="25"/>
        </w:numPr>
        <w:suppressAutoHyphens/>
        <w:spacing w:line="360" w:lineRule="auto"/>
        <w:jc w:val="both"/>
        <w:rPr>
          <w:rFonts w:cs="Arial"/>
          <w:lang w:eastAsia="ar-SA"/>
        </w:rPr>
      </w:pPr>
      <w:r w:rsidRPr="00781A04">
        <w:rPr>
          <w:rFonts w:cs="Arial"/>
          <w:bCs/>
          <w:lang w:eastAsia="ar-SA"/>
        </w:rPr>
        <w:t xml:space="preserve">Zakres szkolenia: </w:t>
      </w:r>
      <w:r w:rsidRPr="00781A04">
        <w:rPr>
          <w:rFonts w:cs="Arial"/>
          <w:lang w:eastAsia="ar-SA"/>
        </w:rPr>
        <w:t>nabycie przez uczestników wiedzy i umiejętności z zakresu</w:t>
      </w:r>
    </w:p>
    <w:p w14:paraId="16AA0868" w14:textId="77777777" w:rsidR="00781A04" w:rsidRPr="00781A04" w:rsidRDefault="00781A04" w:rsidP="00781A04">
      <w:pPr>
        <w:widowControl w:val="0"/>
        <w:suppressAutoHyphens/>
        <w:spacing w:line="360" w:lineRule="auto"/>
        <w:ind w:left="720"/>
        <w:jc w:val="both"/>
        <w:rPr>
          <w:rFonts w:cs="Arial"/>
          <w:lang w:eastAsia="ar-SA"/>
        </w:rPr>
      </w:pPr>
      <w:r w:rsidRPr="00781A04">
        <w:rPr>
          <w:rFonts w:cs="Arial"/>
          <w:lang w:eastAsia="ar-SA"/>
        </w:rPr>
        <w:t xml:space="preserve">eksploatacji urządzeń, instalacji i sieci o napięciu znamionowym do 1 </w:t>
      </w:r>
      <w:proofErr w:type="spellStart"/>
      <w:r w:rsidRPr="00781A04">
        <w:rPr>
          <w:rFonts w:cs="Arial"/>
          <w:lang w:eastAsia="ar-SA"/>
        </w:rPr>
        <w:t>kV</w:t>
      </w:r>
      <w:proofErr w:type="spellEnd"/>
      <w:r w:rsidRPr="00781A04">
        <w:rPr>
          <w:rFonts w:cs="Arial"/>
          <w:lang w:eastAsia="ar-SA"/>
        </w:rPr>
        <w:t xml:space="preserve"> oraz zielonej energii.</w:t>
      </w:r>
    </w:p>
    <w:p w14:paraId="14112C17" w14:textId="77777777" w:rsidR="00781A04" w:rsidRPr="00781A04" w:rsidRDefault="00781A04" w:rsidP="00781A04">
      <w:pPr>
        <w:widowControl w:val="0"/>
        <w:numPr>
          <w:ilvl w:val="0"/>
          <w:numId w:val="37"/>
        </w:numPr>
        <w:suppressAutoHyphens/>
        <w:spacing w:line="360" w:lineRule="auto"/>
        <w:ind w:left="709"/>
        <w:contextualSpacing/>
        <w:jc w:val="both"/>
        <w:rPr>
          <w:rFonts w:cs="Arial"/>
          <w:lang w:eastAsia="ar-SA"/>
        </w:rPr>
      </w:pPr>
      <w:r w:rsidRPr="00781A04">
        <w:rPr>
          <w:rFonts w:cs="Arial"/>
          <w:lang w:eastAsia="ar-SA"/>
        </w:rPr>
        <w:t>Planowany termin szkolenia: czerwiec 2026 r.</w:t>
      </w:r>
    </w:p>
    <w:p w14:paraId="71D52B92" w14:textId="77777777" w:rsidR="00781A04" w:rsidRPr="00781A04" w:rsidRDefault="00781A04" w:rsidP="00781A04">
      <w:pPr>
        <w:widowControl w:val="0"/>
        <w:numPr>
          <w:ilvl w:val="0"/>
          <w:numId w:val="37"/>
        </w:numPr>
        <w:suppressAutoHyphens/>
        <w:spacing w:line="360" w:lineRule="auto"/>
        <w:ind w:left="709"/>
        <w:contextualSpacing/>
        <w:jc w:val="both"/>
        <w:rPr>
          <w:rFonts w:cs="Arial"/>
          <w:lang w:eastAsia="ar-SA"/>
        </w:rPr>
      </w:pPr>
      <w:r w:rsidRPr="00781A04">
        <w:rPr>
          <w:rFonts w:cs="Arial"/>
          <w:bCs/>
          <w:lang w:eastAsia="ar-SA"/>
        </w:rPr>
        <w:t>Czas trwania szkolenia: szkolenie musi zostać zrealizowane w ciągu 5 kolejnych, następujących po sobie dni roboczych (szkolenie nie może odbywać się w soboty, niedziele, dni wolne od pracy oraz święta), po 6 godzin dydaktycznych dziennie. Dzień szkolenia nie może kończyć się przerwą. Zajęcia muszą odbywać się w godzinach między 07:00 - 19:00.</w:t>
      </w:r>
    </w:p>
    <w:p w14:paraId="19F5693E" w14:textId="77777777" w:rsidR="00781A04" w:rsidRPr="00781A04" w:rsidRDefault="00781A04" w:rsidP="00781A04">
      <w:pPr>
        <w:widowControl w:val="0"/>
        <w:numPr>
          <w:ilvl w:val="0"/>
          <w:numId w:val="37"/>
        </w:numPr>
        <w:suppressAutoHyphens/>
        <w:spacing w:line="360" w:lineRule="auto"/>
        <w:ind w:left="709"/>
        <w:contextualSpacing/>
        <w:jc w:val="both"/>
        <w:rPr>
          <w:rFonts w:cs="Arial"/>
          <w:lang w:eastAsia="ar-SA"/>
        </w:rPr>
      </w:pPr>
      <w:r w:rsidRPr="00781A04">
        <w:rPr>
          <w:rFonts w:cs="Arial"/>
          <w:bCs/>
          <w:lang w:eastAsia="ar-SA"/>
        </w:rPr>
        <w:t>Wymagania wstępne dla uczestników: status osoby bezrobotnej.</w:t>
      </w:r>
    </w:p>
    <w:p w14:paraId="76D323E5" w14:textId="77777777" w:rsidR="00781A04" w:rsidRPr="00781A04" w:rsidRDefault="00781A04" w:rsidP="00781A04">
      <w:pPr>
        <w:widowControl w:val="0"/>
        <w:numPr>
          <w:ilvl w:val="0"/>
          <w:numId w:val="37"/>
        </w:numPr>
        <w:suppressAutoHyphens/>
        <w:spacing w:line="360" w:lineRule="auto"/>
        <w:ind w:left="709"/>
        <w:contextualSpacing/>
        <w:jc w:val="both"/>
        <w:rPr>
          <w:rFonts w:cs="Arial"/>
          <w:lang w:eastAsia="ar-SA"/>
        </w:rPr>
      </w:pPr>
      <w:r w:rsidRPr="00781A04">
        <w:rPr>
          <w:rFonts w:cs="Arial"/>
          <w:lang w:eastAsia="ar-SA"/>
        </w:rPr>
        <w:t xml:space="preserve">Wykaz umiejętności praktycznych, jakie nabędą uczestnicy: umiejętność z zakresu eksploatacji urządzeń, instalacji i sieci o napięciu znamionowym do 1 </w:t>
      </w:r>
      <w:proofErr w:type="spellStart"/>
      <w:r w:rsidRPr="00781A04">
        <w:rPr>
          <w:rFonts w:cs="Arial"/>
          <w:lang w:eastAsia="ar-SA"/>
        </w:rPr>
        <w:t>kV</w:t>
      </w:r>
      <w:proofErr w:type="spellEnd"/>
      <w:r w:rsidRPr="00781A04">
        <w:rPr>
          <w:rFonts w:cs="Arial"/>
          <w:lang w:eastAsia="ar-SA"/>
        </w:rPr>
        <w:t>.</w:t>
      </w:r>
    </w:p>
    <w:p w14:paraId="1D15071F" w14:textId="77777777" w:rsidR="00781A04" w:rsidRPr="00781A04" w:rsidRDefault="00781A04" w:rsidP="00781A04">
      <w:pPr>
        <w:widowControl w:val="0"/>
        <w:numPr>
          <w:ilvl w:val="0"/>
          <w:numId w:val="37"/>
        </w:numPr>
        <w:suppressAutoHyphens/>
        <w:spacing w:line="360" w:lineRule="auto"/>
        <w:ind w:left="709"/>
        <w:contextualSpacing/>
        <w:jc w:val="both"/>
        <w:rPr>
          <w:rFonts w:cs="Arial"/>
          <w:lang w:eastAsia="ar-SA"/>
        </w:rPr>
      </w:pPr>
      <w:r w:rsidRPr="00781A04">
        <w:rPr>
          <w:rFonts w:cs="Arial"/>
          <w:bCs/>
          <w:lang w:eastAsia="ar-SA"/>
        </w:rPr>
        <w:t xml:space="preserve">Plan nauczania określający tematy zajęć edukacyjnych z uwzględnieniem treści </w:t>
      </w:r>
      <w:r w:rsidRPr="00781A04">
        <w:rPr>
          <w:rFonts w:cs="Arial"/>
          <w:bCs/>
          <w:lang w:eastAsia="ar-SA"/>
        </w:rPr>
        <w:lastRenderedPageBreak/>
        <w:t>szkolenia oraz ich wymiar godzin dydaktycznych, z uwzględnieniem części teoretycznej, praktycznej.</w:t>
      </w: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8"/>
        <w:gridCol w:w="3435"/>
        <w:gridCol w:w="1984"/>
        <w:gridCol w:w="1985"/>
      </w:tblGrid>
      <w:tr w:rsidR="00781A04" w:rsidRPr="00781A04" w14:paraId="541C23D6" w14:textId="77777777">
        <w:trPr>
          <w:trHeight w:val="976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BEFEB6" w14:textId="77777777" w:rsidR="00781A04" w:rsidRPr="00781A04" w:rsidRDefault="00781A04" w:rsidP="00781A04">
            <w:pPr>
              <w:suppressAutoHyphens/>
              <w:jc w:val="center"/>
              <w:rPr>
                <w:rFonts w:cs="Arial"/>
                <w:bCs/>
                <w:u w:val="single"/>
                <w:lang w:eastAsia="ar-SA"/>
              </w:rPr>
            </w:pPr>
            <w:r w:rsidRPr="00781A04">
              <w:rPr>
                <w:rFonts w:cs="Arial"/>
                <w:lang w:eastAsia="ar-SA"/>
              </w:rPr>
              <w:t>TEMAT ZAJĘĆ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C3E6CC7" w14:textId="77777777" w:rsidR="00781A04" w:rsidRPr="00781A04" w:rsidRDefault="00781A04" w:rsidP="00781A04">
            <w:pPr>
              <w:suppressAutoHyphens/>
              <w:jc w:val="center"/>
              <w:rPr>
                <w:rFonts w:cs="Arial"/>
                <w:bCs/>
                <w:u w:val="single"/>
                <w:lang w:eastAsia="ar-SA"/>
              </w:rPr>
            </w:pPr>
            <w:r w:rsidRPr="00781A04">
              <w:rPr>
                <w:rFonts w:cs="Arial"/>
                <w:lang w:eastAsia="ar-SA"/>
              </w:rPr>
              <w:t>TREŚĆ SZKOLENIA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1DFCDE9" w14:textId="77777777" w:rsidR="00781A04" w:rsidRPr="00781A04" w:rsidRDefault="00781A04" w:rsidP="00781A04">
            <w:pPr>
              <w:suppressAutoHyphens/>
              <w:jc w:val="center"/>
              <w:rPr>
                <w:rFonts w:cs="Arial"/>
                <w:bCs/>
                <w:u w:val="single"/>
                <w:lang w:eastAsia="ar-SA"/>
              </w:rPr>
            </w:pPr>
            <w:r w:rsidRPr="00781A04">
              <w:rPr>
                <w:rFonts w:cs="Arial"/>
                <w:lang w:eastAsia="ar-SA"/>
              </w:rPr>
              <w:t>Liczba godzin dydaktycznych zajęć teoretycznych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1EB1F4A" w14:textId="77777777" w:rsidR="00781A04" w:rsidRPr="00781A04" w:rsidRDefault="00781A04" w:rsidP="00781A04">
            <w:pPr>
              <w:suppressAutoHyphens/>
              <w:jc w:val="center"/>
              <w:rPr>
                <w:rFonts w:cs="Arial"/>
                <w:bCs/>
                <w:u w:val="single"/>
                <w:lang w:eastAsia="ar-SA"/>
              </w:rPr>
            </w:pPr>
            <w:r w:rsidRPr="00781A04">
              <w:rPr>
                <w:rFonts w:cs="Arial"/>
                <w:lang w:eastAsia="ar-SA"/>
              </w:rPr>
              <w:t>Liczba godzin dydaktycznych zajęć praktycznych</w:t>
            </w:r>
          </w:p>
        </w:tc>
      </w:tr>
      <w:tr w:rsidR="00781A04" w:rsidRPr="00781A04" w14:paraId="7F54F3DE" w14:textId="77777777">
        <w:trPr>
          <w:cantSplit/>
          <w:trHeight w:val="7756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AD4B" w14:textId="77777777" w:rsidR="00781A04" w:rsidRPr="00781A04" w:rsidRDefault="00781A04" w:rsidP="00781A04">
            <w:pPr>
              <w:suppressAutoHyphens/>
              <w:rPr>
                <w:rFonts w:cs="Arial"/>
                <w:bCs/>
                <w:lang w:eastAsia="ar-SA"/>
              </w:rPr>
            </w:pPr>
            <w:r w:rsidRPr="00781A04">
              <w:rPr>
                <w:rFonts w:cs="Arial"/>
                <w:bCs/>
                <w:lang w:eastAsia="ar-SA"/>
              </w:rPr>
              <w:t>Uprawnienia</w:t>
            </w:r>
          </w:p>
          <w:p w14:paraId="13E00D4F" w14:textId="77777777" w:rsidR="00781A04" w:rsidRPr="00781A04" w:rsidRDefault="00781A04" w:rsidP="00781A04">
            <w:pPr>
              <w:suppressAutoHyphens/>
              <w:rPr>
                <w:rFonts w:cs="Arial"/>
                <w:bCs/>
                <w:lang w:eastAsia="ar-SA"/>
              </w:rPr>
            </w:pPr>
            <w:r w:rsidRPr="00781A04">
              <w:rPr>
                <w:rFonts w:cs="Arial"/>
                <w:bCs/>
                <w:lang w:eastAsia="ar-SA"/>
              </w:rPr>
              <w:t>elektroenergetyczne</w:t>
            </w:r>
          </w:p>
          <w:p w14:paraId="156B5B3B" w14:textId="77777777" w:rsidR="00781A04" w:rsidRPr="00781A04" w:rsidRDefault="00781A04" w:rsidP="00781A04">
            <w:pPr>
              <w:suppressAutoHyphens/>
              <w:rPr>
                <w:rFonts w:cs="Arial"/>
                <w:bCs/>
                <w:lang w:eastAsia="ar-SA"/>
              </w:rPr>
            </w:pPr>
            <w:r w:rsidRPr="00781A04">
              <w:rPr>
                <w:rFonts w:cs="Arial"/>
                <w:bCs/>
                <w:lang w:eastAsia="ar-SA"/>
              </w:rPr>
              <w:t xml:space="preserve">do 1 </w:t>
            </w:r>
            <w:proofErr w:type="spellStart"/>
            <w:r w:rsidRPr="00781A04">
              <w:rPr>
                <w:rFonts w:cs="Arial"/>
                <w:bCs/>
                <w:lang w:eastAsia="ar-SA"/>
              </w:rPr>
              <w:t>kV</w:t>
            </w:r>
            <w:proofErr w:type="spellEnd"/>
            <w:r w:rsidRPr="00781A04">
              <w:rPr>
                <w:rFonts w:cs="Arial"/>
                <w:bCs/>
                <w:lang w:eastAsia="ar-SA"/>
              </w:rPr>
              <w:t xml:space="preserve"> z elementami zielonej</w:t>
            </w:r>
          </w:p>
          <w:p w14:paraId="52979D81" w14:textId="77777777" w:rsidR="00781A04" w:rsidRPr="00781A04" w:rsidRDefault="00781A04" w:rsidP="00781A04">
            <w:pPr>
              <w:suppressAutoHyphens/>
              <w:rPr>
                <w:rFonts w:cs="Arial"/>
                <w:bCs/>
                <w:lang w:eastAsia="ar-SA"/>
              </w:rPr>
            </w:pPr>
            <w:r w:rsidRPr="00781A04">
              <w:rPr>
                <w:rFonts w:cs="Arial"/>
                <w:bCs/>
                <w:lang w:eastAsia="ar-SA"/>
              </w:rPr>
              <w:t>energii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4B1C" w14:textId="77777777" w:rsidR="00781A04" w:rsidRPr="00781A04" w:rsidRDefault="00781A04" w:rsidP="00781A04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40" w:lineRule="auto"/>
              <w:ind w:left="206" w:hanging="218"/>
              <w:contextualSpacing/>
              <w:rPr>
                <w:rFonts w:cs="Arial"/>
              </w:rPr>
            </w:pPr>
            <w:r w:rsidRPr="00781A04">
              <w:rPr>
                <w:rFonts w:cs="Arial"/>
              </w:rPr>
              <w:t>zasady budowy, działania oraz warunki techniczne obsługi urządzeń, instalacji i sieci;</w:t>
            </w:r>
          </w:p>
          <w:p w14:paraId="2A884492" w14:textId="77777777" w:rsidR="00781A04" w:rsidRPr="00781A04" w:rsidRDefault="00781A04" w:rsidP="00781A04">
            <w:pPr>
              <w:autoSpaceDE w:val="0"/>
              <w:autoSpaceDN w:val="0"/>
              <w:adjustRightInd w:val="0"/>
              <w:spacing w:line="240" w:lineRule="auto"/>
              <w:ind w:left="206"/>
              <w:contextualSpacing/>
              <w:rPr>
                <w:rFonts w:cs="Arial"/>
              </w:rPr>
            </w:pPr>
          </w:p>
          <w:p w14:paraId="48BB4EE2" w14:textId="77777777" w:rsidR="00781A04" w:rsidRPr="00781A04" w:rsidRDefault="00781A04" w:rsidP="00781A04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40" w:lineRule="auto"/>
              <w:ind w:left="206" w:hanging="218"/>
              <w:contextualSpacing/>
              <w:rPr>
                <w:rFonts w:cs="Arial"/>
              </w:rPr>
            </w:pPr>
            <w:r w:rsidRPr="00781A04">
              <w:rPr>
                <w:rFonts w:cs="Arial"/>
              </w:rPr>
              <w:t>zasady eksploatacji oraz</w:t>
            </w:r>
          </w:p>
          <w:p w14:paraId="54CE16A2" w14:textId="77777777" w:rsidR="00781A04" w:rsidRPr="00781A04" w:rsidRDefault="00781A04" w:rsidP="00781A04">
            <w:pPr>
              <w:autoSpaceDE w:val="0"/>
              <w:autoSpaceDN w:val="0"/>
              <w:adjustRightInd w:val="0"/>
              <w:spacing w:line="240" w:lineRule="auto"/>
              <w:ind w:left="206"/>
              <w:rPr>
                <w:rFonts w:cs="Arial"/>
              </w:rPr>
            </w:pPr>
            <w:r w:rsidRPr="00781A04">
              <w:rPr>
                <w:rFonts w:cs="Arial"/>
              </w:rPr>
              <w:t>instrukcji eksploatacji urządzeń, instalacji i sieci;</w:t>
            </w:r>
          </w:p>
          <w:p w14:paraId="0147193A" w14:textId="77777777" w:rsidR="00781A04" w:rsidRPr="00781A04" w:rsidRDefault="00781A04" w:rsidP="00781A04">
            <w:pPr>
              <w:autoSpaceDE w:val="0"/>
              <w:autoSpaceDN w:val="0"/>
              <w:adjustRightInd w:val="0"/>
              <w:spacing w:line="240" w:lineRule="auto"/>
              <w:ind w:left="206"/>
              <w:rPr>
                <w:rFonts w:cs="Arial"/>
              </w:rPr>
            </w:pPr>
          </w:p>
          <w:p w14:paraId="1F9F676A" w14:textId="77777777" w:rsidR="00781A04" w:rsidRPr="00781A04" w:rsidRDefault="00781A04" w:rsidP="00781A0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line="240" w:lineRule="auto"/>
              <w:ind w:left="206" w:hanging="218"/>
              <w:contextualSpacing/>
              <w:rPr>
                <w:rFonts w:cs="Arial"/>
              </w:rPr>
            </w:pPr>
            <w:r w:rsidRPr="00781A04">
              <w:rPr>
                <w:rFonts w:cs="Arial"/>
              </w:rPr>
              <w:t>zasady i warunki wykonywania prac dotyczących obsługi,</w:t>
            </w:r>
          </w:p>
          <w:p w14:paraId="414F20D4" w14:textId="77777777" w:rsidR="00781A04" w:rsidRPr="00781A04" w:rsidRDefault="00781A04" w:rsidP="00781A04">
            <w:pPr>
              <w:autoSpaceDE w:val="0"/>
              <w:autoSpaceDN w:val="0"/>
              <w:adjustRightInd w:val="0"/>
              <w:spacing w:line="240" w:lineRule="auto"/>
              <w:ind w:left="206"/>
              <w:rPr>
                <w:rFonts w:cs="Arial"/>
              </w:rPr>
            </w:pPr>
            <w:r w:rsidRPr="00781A04">
              <w:rPr>
                <w:rFonts w:cs="Arial"/>
              </w:rPr>
              <w:t>konserwacji, remontu, naprawy, montażu lub demontażu i czynności kontrolnopomiarowych;</w:t>
            </w:r>
          </w:p>
          <w:p w14:paraId="13AB49C2" w14:textId="77777777" w:rsidR="00781A04" w:rsidRPr="00781A04" w:rsidRDefault="00781A04" w:rsidP="00781A04">
            <w:pPr>
              <w:autoSpaceDE w:val="0"/>
              <w:autoSpaceDN w:val="0"/>
              <w:adjustRightInd w:val="0"/>
              <w:spacing w:line="240" w:lineRule="auto"/>
              <w:ind w:left="206"/>
              <w:rPr>
                <w:rFonts w:cs="Arial"/>
              </w:rPr>
            </w:pPr>
          </w:p>
          <w:p w14:paraId="2D396674" w14:textId="77777777" w:rsidR="00781A04" w:rsidRPr="00781A04" w:rsidRDefault="00781A04" w:rsidP="00781A0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line="240" w:lineRule="auto"/>
              <w:ind w:left="206" w:hanging="206"/>
              <w:contextualSpacing/>
              <w:rPr>
                <w:rFonts w:cs="Arial"/>
              </w:rPr>
            </w:pPr>
            <w:r w:rsidRPr="00781A04">
              <w:rPr>
                <w:rFonts w:cs="Arial"/>
              </w:rPr>
              <w:t>zasady i wymagania</w:t>
            </w:r>
          </w:p>
          <w:p w14:paraId="0E1C34DA" w14:textId="77777777" w:rsidR="00781A04" w:rsidRPr="00781A04" w:rsidRDefault="00781A04" w:rsidP="00781A04">
            <w:pPr>
              <w:autoSpaceDE w:val="0"/>
              <w:autoSpaceDN w:val="0"/>
              <w:adjustRightInd w:val="0"/>
              <w:spacing w:line="240" w:lineRule="auto"/>
              <w:ind w:left="206"/>
              <w:rPr>
                <w:rFonts w:cs="Arial"/>
              </w:rPr>
            </w:pPr>
            <w:r w:rsidRPr="00781A04">
              <w:rPr>
                <w:rFonts w:cs="Arial"/>
              </w:rPr>
              <w:t>bezpieczeństwa pracy i ochrony przeciwpożarowej oraz umiejętności udzielania pierwszej</w:t>
            </w:r>
          </w:p>
          <w:p w14:paraId="6B245853" w14:textId="77777777" w:rsidR="00781A04" w:rsidRPr="00781A04" w:rsidRDefault="00781A04" w:rsidP="00781A04">
            <w:pPr>
              <w:autoSpaceDE w:val="0"/>
              <w:autoSpaceDN w:val="0"/>
              <w:adjustRightInd w:val="0"/>
              <w:spacing w:line="240" w:lineRule="auto"/>
              <w:ind w:left="206"/>
              <w:rPr>
                <w:rFonts w:cs="Arial"/>
              </w:rPr>
            </w:pPr>
            <w:r w:rsidRPr="00781A04">
              <w:rPr>
                <w:rFonts w:cs="Arial"/>
              </w:rPr>
              <w:t>pomocy;</w:t>
            </w:r>
          </w:p>
          <w:p w14:paraId="6C5D4CC7" w14:textId="77777777" w:rsidR="00781A04" w:rsidRPr="00781A04" w:rsidRDefault="00781A04" w:rsidP="00781A04">
            <w:pPr>
              <w:autoSpaceDE w:val="0"/>
              <w:autoSpaceDN w:val="0"/>
              <w:adjustRightInd w:val="0"/>
              <w:spacing w:line="240" w:lineRule="auto"/>
              <w:ind w:left="206"/>
              <w:rPr>
                <w:rFonts w:cs="Arial"/>
              </w:rPr>
            </w:pPr>
          </w:p>
          <w:p w14:paraId="52576C66" w14:textId="77777777" w:rsidR="00781A04" w:rsidRPr="00781A04" w:rsidRDefault="00781A04" w:rsidP="00781A0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line="240" w:lineRule="auto"/>
              <w:ind w:left="206" w:hanging="206"/>
              <w:contextualSpacing/>
              <w:rPr>
                <w:rFonts w:cs="Arial"/>
              </w:rPr>
            </w:pPr>
            <w:r w:rsidRPr="00781A04">
              <w:rPr>
                <w:rFonts w:cs="Arial"/>
              </w:rPr>
              <w:t>instrukcja postępowania w razie awarii, pożaru lub innego zagrożenia bezpieczeństwa obsługi urządzeń lub zagrożenia</w:t>
            </w:r>
          </w:p>
          <w:p w14:paraId="7EE65380" w14:textId="77777777" w:rsidR="00781A04" w:rsidRPr="00781A04" w:rsidRDefault="00781A04" w:rsidP="00781A04">
            <w:pPr>
              <w:autoSpaceDE w:val="0"/>
              <w:autoSpaceDN w:val="0"/>
              <w:adjustRightInd w:val="0"/>
              <w:spacing w:line="240" w:lineRule="auto"/>
              <w:ind w:left="206"/>
              <w:rPr>
                <w:rFonts w:cs="Arial"/>
              </w:rPr>
            </w:pPr>
            <w:r w:rsidRPr="00781A04">
              <w:rPr>
                <w:rFonts w:cs="Arial"/>
              </w:rPr>
              <w:t>życia, zdrowia i ochrony</w:t>
            </w:r>
          </w:p>
          <w:p w14:paraId="651E5C85" w14:textId="77777777" w:rsidR="00781A04" w:rsidRPr="00781A04" w:rsidRDefault="00781A04" w:rsidP="00781A04">
            <w:pPr>
              <w:autoSpaceDE w:val="0"/>
              <w:autoSpaceDN w:val="0"/>
              <w:adjustRightInd w:val="0"/>
              <w:spacing w:line="240" w:lineRule="auto"/>
              <w:ind w:left="206"/>
              <w:rPr>
                <w:rFonts w:cs="Arial"/>
              </w:rPr>
            </w:pPr>
            <w:r w:rsidRPr="00781A04">
              <w:rPr>
                <w:rFonts w:cs="Arial"/>
              </w:rPr>
              <w:t>środowiska;</w:t>
            </w:r>
          </w:p>
          <w:p w14:paraId="58D04071" w14:textId="77777777" w:rsidR="00781A04" w:rsidRPr="00781A04" w:rsidRDefault="00781A04" w:rsidP="00781A04">
            <w:pPr>
              <w:autoSpaceDE w:val="0"/>
              <w:autoSpaceDN w:val="0"/>
              <w:adjustRightInd w:val="0"/>
              <w:spacing w:line="240" w:lineRule="auto"/>
              <w:ind w:left="206"/>
              <w:rPr>
                <w:rFonts w:cs="Arial"/>
              </w:rPr>
            </w:pPr>
          </w:p>
          <w:p w14:paraId="48451EFE" w14:textId="77777777" w:rsidR="00781A04" w:rsidRPr="00781A04" w:rsidRDefault="00781A04" w:rsidP="00781A04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spacing w:line="240" w:lineRule="auto"/>
              <w:ind w:left="206" w:hanging="206"/>
              <w:contextualSpacing/>
              <w:rPr>
                <w:rFonts w:cs="Arial"/>
              </w:rPr>
            </w:pPr>
            <w:r w:rsidRPr="00781A04">
              <w:rPr>
                <w:rFonts w:cs="Arial"/>
              </w:rPr>
              <w:t>elementy zielonej energii.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DE5A" w14:textId="77777777" w:rsidR="00781A04" w:rsidRPr="00781A04" w:rsidRDefault="00781A04" w:rsidP="00781A04">
            <w:pPr>
              <w:suppressAutoHyphens/>
              <w:spacing w:line="360" w:lineRule="auto"/>
              <w:jc w:val="center"/>
              <w:rPr>
                <w:rFonts w:cs="Arial"/>
                <w:bCs/>
                <w:u w:val="single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E1A3" w14:textId="77777777" w:rsidR="00781A04" w:rsidRPr="00781A04" w:rsidRDefault="00781A04" w:rsidP="00781A04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</w:p>
        </w:tc>
      </w:tr>
    </w:tbl>
    <w:p w14:paraId="791C7AB0" w14:textId="77777777" w:rsidR="00781A04" w:rsidRPr="00781A04" w:rsidRDefault="00781A04" w:rsidP="00781A04">
      <w:pPr>
        <w:widowControl w:val="0"/>
        <w:numPr>
          <w:ilvl w:val="0"/>
          <w:numId w:val="37"/>
        </w:numPr>
        <w:tabs>
          <w:tab w:val="left" w:pos="-1260"/>
        </w:tabs>
        <w:suppressAutoHyphens/>
        <w:spacing w:before="240" w:line="360" w:lineRule="auto"/>
        <w:ind w:left="709"/>
        <w:jc w:val="both"/>
        <w:rPr>
          <w:rFonts w:cs="Arial"/>
          <w:bCs/>
          <w:lang w:eastAsia="ar-SA"/>
        </w:rPr>
      </w:pPr>
      <w:r w:rsidRPr="00781A04">
        <w:rPr>
          <w:rFonts w:cs="Arial"/>
          <w:bCs/>
          <w:lang w:eastAsia="ar-SA"/>
        </w:rPr>
        <w:t xml:space="preserve"> Wykaz literatury, środków i materiałów dydaktycznych oraz biurowych: </w:t>
      </w:r>
      <w:r w:rsidRPr="00781A04">
        <w:rPr>
          <w:rFonts w:cs="Arial"/>
          <w:bCs/>
          <w:snapToGrid w:val="0"/>
          <w:lang w:eastAsia="ar-SA"/>
        </w:rPr>
        <w:t>skrypt i/lub książka - podręcznik.</w:t>
      </w:r>
    </w:p>
    <w:p w14:paraId="549BB9A2" w14:textId="77777777" w:rsidR="00781A04" w:rsidRPr="00781A04" w:rsidRDefault="00781A04" w:rsidP="00781A04">
      <w:pPr>
        <w:widowControl w:val="0"/>
        <w:numPr>
          <w:ilvl w:val="0"/>
          <w:numId w:val="37"/>
        </w:numPr>
        <w:tabs>
          <w:tab w:val="left" w:pos="-1260"/>
        </w:tabs>
        <w:suppressAutoHyphens/>
        <w:spacing w:line="360" w:lineRule="auto"/>
        <w:ind w:left="709"/>
        <w:jc w:val="both"/>
        <w:rPr>
          <w:rFonts w:cs="Arial"/>
          <w:bCs/>
          <w:lang w:eastAsia="ar-SA"/>
        </w:rPr>
      </w:pPr>
      <w:r w:rsidRPr="00781A04">
        <w:rPr>
          <w:rFonts w:cs="Arial"/>
          <w:bCs/>
          <w:lang w:eastAsia="ar-SA"/>
        </w:rPr>
        <w:t xml:space="preserve">Wykaz materiał biurowych: teczka ekologiczna, wykonana z tektury falistej z przymocowaną gumką, która zabezpiecza wypadnięcie dokumentów – format A4, notes - format A4, min. 50 kartek, długopis wykonany z ekologicznych </w:t>
      </w:r>
      <w:r w:rsidRPr="00781A04">
        <w:rPr>
          <w:rFonts w:cs="Arial"/>
          <w:bCs/>
          <w:lang w:eastAsia="ar-SA"/>
        </w:rPr>
        <w:lastRenderedPageBreak/>
        <w:t>materiałów, ołówek z gumką do ścierania, wykonany z ekologicznych materiałów.</w:t>
      </w:r>
    </w:p>
    <w:p w14:paraId="752D53E4" w14:textId="77777777" w:rsidR="00781A04" w:rsidRPr="00781A04" w:rsidRDefault="00781A04" w:rsidP="00781A04">
      <w:pPr>
        <w:widowControl w:val="0"/>
        <w:numPr>
          <w:ilvl w:val="0"/>
          <w:numId w:val="37"/>
        </w:numPr>
        <w:tabs>
          <w:tab w:val="left" w:pos="-1260"/>
        </w:tabs>
        <w:suppressAutoHyphens/>
        <w:spacing w:line="360" w:lineRule="auto"/>
        <w:ind w:left="709"/>
        <w:jc w:val="both"/>
        <w:rPr>
          <w:rFonts w:cs="Arial"/>
          <w:bCs/>
          <w:lang w:eastAsia="ar-SA"/>
        </w:rPr>
      </w:pPr>
      <w:r w:rsidRPr="00781A04">
        <w:rPr>
          <w:rFonts w:cs="Arial"/>
          <w:bCs/>
          <w:lang w:eastAsia="ar-SA"/>
        </w:rPr>
        <w:t xml:space="preserve"> Przewidziane sprawdziany i egzaminy w ramach szkolenia: </w:t>
      </w:r>
    </w:p>
    <w:p w14:paraId="66F83C13" w14:textId="77777777" w:rsidR="00781A04" w:rsidRPr="00781A04" w:rsidRDefault="00781A04" w:rsidP="00781A04">
      <w:pPr>
        <w:suppressAutoHyphens/>
        <w:spacing w:line="360" w:lineRule="auto"/>
        <w:ind w:firstLine="7797"/>
        <w:jc w:val="right"/>
        <w:rPr>
          <w:rFonts w:cs="Arial"/>
          <w:bCs/>
          <w:lang w:eastAsia="ar-SA"/>
        </w:rPr>
      </w:pPr>
    </w:p>
    <w:p w14:paraId="5C25949E" w14:textId="77777777" w:rsidR="00781A04" w:rsidRPr="00781A04" w:rsidRDefault="00781A04" w:rsidP="00781A04">
      <w:pPr>
        <w:suppressAutoHyphens/>
        <w:spacing w:line="360" w:lineRule="auto"/>
        <w:rPr>
          <w:rFonts w:cs="Arial"/>
          <w:bCs/>
          <w:lang w:eastAsia="ar-SA"/>
        </w:rPr>
      </w:pPr>
    </w:p>
    <w:p w14:paraId="1BBA6E8A" w14:textId="28C36AEF" w:rsidR="009B3566" w:rsidRPr="009B3566" w:rsidRDefault="00781A04" w:rsidP="007C70AF">
      <w:pPr>
        <w:spacing w:after="115" w:line="254" w:lineRule="auto"/>
        <w:ind w:left="254" w:right="65"/>
        <w:jc w:val="right"/>
        <w:rPr>
          <w:rFonts w:eastAsia="Arial" w:cs="Arial"/>
          <w:lang w:bidi="pl-PL"/>
        </w:rPr>
      </w:pPr>
      <w:r w:rsidRPr="00781A04">
        <w:rPr>
          <w:rFonts w:cs="Arial"/>
          <w:bCs/>
          <w:lang w:eastAsia="ar-SA"/>
        </w:rPr>
        <w:t>Data i podpis</w:t>
      </w:r>
    </w:p>
    <w:p w14:paraId="5A2F5C1A" w14:textId="77777777" w:rsidR="009B3566" w:rsidRPr="009B3566" w:rsidRDefault="009B3566" w:rsidP="009B3566">
      <w:pPr>
        <w:suppressAutoHyphens/>
        <w:spacing w:line="360" w:lineRule="auto"/>
        <w:jc w:val="right"/>
        <w:rPr>
          <w:rFonts w:cs="Arial"/>
        </w:rPr>
      </w:pPr>
      <w:r w:rsidRPr="009B3566">
        <w:rPr>
          <w:rFonts w:cs="Arial"/>
          <w:lang w:bidi="pl-PL"/>
        </w:rPr>
        <w:br w:type="page"/>
      </w:r>
    </w:p>
    <w:p w14:paraId="744202BA" w14:textId="77777777" w:rsidR="009131A9" w:rsidRDefault="009131A9" w:rsidP="009131A9">
      <w:pPr>
        <w:spacing w:after="196" w:line="360" w:lineRule="auto"/>
        <w:ind w:left="249" w:right="66" w:hanging="10"/>
        <w:jc w:val="right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lastRenderedPageBreak/>
        <w:t xml:space="preserve">Załącznik nr 8 do SWZ – Harmonogram szkolenia – wzór </w:t>
      </w:r>
    </w:p>
    <w:p w14:paraId="7BB115B8" w14:textId="77777777" w:rsidR="007C70AF" w:rsidRDefault="007C70AF" w:rsidP="007C70AF">
      <w:pPr>
        <w:spacing w:after="115" w:line="360" w:lineRule="auto"/>
        <w:ind w:left="254" w:right="65"/>
        <w:rPr>
          <w:rFonts w:eastAsia="Arial" w:cs="Arial"/>
          <w:lang w:bidi="pl-PL"/>
        </w:rPr>
      </w:pPr>
    </w:p>
    <w:p w14:paraId="7A172392" w14:textId="2DDC68E6" w:rsidR="007C70AF" w:rsidRDefault="007C70AF" w:rsidP="007C70AF">
      <w:pPr>
        <w:spacing w:after="115" w:line="360" w:lineRule="auto"/>
        <w:ind w:left="254" w:right="65"/>
        <w:rPr>
          <w:rFonts w:eastAsia="Arial" w:cs="Arial"/>
          <w:bCs/>
          <w:lang w:bidi="pl-PL"/>
        </w:rPr>
      </w:pPr>
      <w:r>
        <w:rPr>
          <w:rFonts w:eastAsia="Arial" w:cs="Arial"/>
          <w:lang w:bidi="pl-PL"/>
        </w:rPr>
        <w:t>Nr postępowania: OZ.2205.5.2026.BPh</w:t>
      </w:r>
    </w:p>
    <w:p w14:paraId="64BCA0DB" w14:textId="77777777" w:rsidR="007C70AF" w:rsidRDefault="007C70AF" w:rsidP="007C70AF">
      <w:pPr>
        <w:spacing w:after="115" w:line="360" w:lineRule="auto"/>
        <w:ind w:left="254" w:right="65"/>
        <w:rPr>
          <w:rFonts w:eastAsia="Arial" w:cs="Arial"/>
          <w:lang w:bidi="pl-PL"/>
        </w:rPr>
      </w:pPr>
    </w:p>
    <w:p w14:paraId="3373E579" w14:textId="77777777" w:rsidR="007C70AF" w:rsidRDefault="007C70AF" w:rsidP="007C70AF">
      <w:pPr>
        <w:spacing w:after="117" w:line="360" w:lineRule="auto"/>
        <w:ind w:left="254"/>
        <w:rPr>
          <w:rFonts w:eastAsia="DengXian Light" w:cs="Arial"/>
          <w:bCs/>
          <w:lang w:bidi="pl-PL"/>
        </w:rPr>
      </w:pPr>
      <w:r>
        <w:rPr>
          <w:rFonts w:eastAsia="DengXian Light" w:cs="Arial"/>
          <w:bCs/>
          <w:lang w:bidi="pl-PL"/>
        </w:rPr>
        <w:t>Wzór – nie należy dołączać do Oferty, Harmonogram będzie składany przez Wykonawcę przed zawarciem Umowy</w:t>
      </w:r>
    </w:p>
    <w:p w14:paraId="00372CBA" w14:textId="77777777" w:rsidR="007C70AF" w:rsidRDefault="007C70AF" w:rsidP="007C70AF">
      <w:pPr>
        <w:spacing w:after="115" w:line="360" w:lineRule="auto"/>
        <w:ind w:left="142" w:firstLine="35"/>
        <w:rPr>
          <w:rFonts w:eastAsia="Arial" w:cs="Arial"/>
          <w:bCs/>
          <w:lang w:bidi="pl-PL"/>
        </w:rPr>
      </w:pPr>
      <w:r>
        <w:rPr>
          <w:rFonts w:eastAsia="Arial" w:cs="Arial"/>
          <w:bCs/>
          <w:lang w:bidi="pl-PL"/>
        </w:rPr>
        <w:t xml:space="preserve"> </w:t>
      </w:r>
    </w:p>
    <w:p w14:paraId="5FBB7FE9" w14:textId="77777777" w:rsidR="007C70AF" w:rsidRDefault="007C70AF" w:rsidP="007C70AF">
      <w:pPr>
        <w:spacing w:line="360" w:lineRule="auto"/>
        <w:ind w:left="284" w:right="-2"/>
        <w:rPr>
          <w:rFonts w:eastAsia="Arial" w:cs="Arial"/>
          <w:bCs/>
          <w:lang w:bidi="pl-PL"/>
        </w:rPr>
      </w:pPr>
      <w:r>
        <w:rPr>
          <w:rFonts w:eastAsia="Arial" w:cs="Arial"/>
          <w:bCs/>
          <w:lang w:bidi="pl-PL"/>
        </w:rPr>
        <w:t>Harmonogram szkolenia w postępowaniu o udzielenie zamówienia publicznego pn. Zorganizowanie i przeprowadzenie szkolenia „</w:t>
      </w:r>
      <w:r>
        <w:rPr>
          <w:rFonts w:cs="Arial"/>
          <w:bCs/>
          <w:lang w:eastAsia="ar-SA" w:bidi="pl-PL"/>
        </w:rPr>
        <w:t>Uprawnienia elektroenergetyczne do 1 KV eksploatacja (G1) z elementami zielonej energii</w:t>
      </w:r>
      <w:r>
        <w:rPr>
          <w:rFonts w:cs="Arial"/>
          <w:bCs/>
        </w:rPr>
        <w:t>”</w:t>
      </w:r>
      <w:r>
        <w:rPr>
          <w:rFonts w:eastAsia="Arial" w:cs="Arial"/>
          <w:bCs/>
          <w:lang w:bidi="pl-PL"/>
        </w:rPr>
        <w:t xml:space="preserve"> dla osób bezrobotnych, zarejestrowanych w Powiatowym Urzędzie Pracy w Gdyni</w:t>
      </w:r>
    </w:p>
    <w:tbl>
      <w:tblPr>
        <w:tblStyle w:val="TableGrid"/>
        <w:tblW w:w="9497" w:type="dxa"/>
        <w:tblInd w:w="279" w:type="dxa"/>
        <w:tblCellMar>
          <w:top w:w="13" w:type="dxa"/>
          <w:left w:w="108" w:type="dxa"/>
          <w:right w:w="60" w:type="dxa"/>
        </w:tblCellMar>
        <w:tblLook w:val="04A0" w:firstRow="1" w:lastRow="0" w:firstColumn="1" w:lastColumn="0" w:noHBand="0" w:noVBand="1"/>
        <w:tblDescription w:val="Harmonogram szkolenia"/>
      </w:tblPr>
      <w:tblGrid>
        <w:gridCol w:w="849"/>
        <w:gridCol w:w="1745"/>
        <w:gridCol w:w="2008"/>
        <w:gridCol w:w="4895"/>
      </w:tblGrid>
      <w:tr w:rsidR="007C70AF" w14:paraId="59C54EAF" w14:textId="77777777">
        <w:trPr>
          <w:trHeight w:val="125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726EB28" w14:textId="77777777" w:rsidR="007C70AF" w:rsidRDefault="007C70AF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Dzień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B1839C4" w14:textId="77777777" w:rsidR="007C70AF" w:rsidRDefault="007C70AF">
            <w:pPr>
              <w:ind w:left="2"/>
              <w:rPr>
                <w:lang w:bidi="pl-PL"/>
              </w:rPr>
            </w:pPr>
            <w:r>
              <w:rPr>
                <w:lang w:bidi="pl-PL"/>
              </w:rPr>
              <w:t>Liczba godzin dydaktycznych (tj. 45-minutowych) zajęć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1B6D050C" w14:textId="77777777" w:rsidR="007C70AF" w:rsidRDefault="007C70AF">
            <w:pPr>
              <w:spacing w:line="360" w:lineRule="auto"/>
              <w:jc w:val="center"/>
              <w:rPr>
                <w:lang w:bidi="pl-PL"/>
              </w:rPr>
            </w:pPr>
            <w:r>
              <w:rPr>
                <w:lang w:bidi="pl-PL"/>
              </w:rPr>
              <w:t>Godziny zajęć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067661D" w14:textId="77777777" w:rsidR="007C70AF" w:rsidRDefault="007C70AF">
            <w:pPr>
              <w:spacing w:line="360" w:lineRule="auto"/>
              <w:jc w:val="center"/>
              <w:rPr>
                <w:lang w:bidi="pl-PL"/>
              </w:rPr>
            </w:pPr>
            <w:r>
              <w:rPr>
                <w:lang w:bidi="pl-PL"/>
              </w:rPr>
              <w:t>Temat zajęć</w:t>
            </w:r>
          </w:p>
        </w:tc>
      </w:tr>
      <w:tr w:rsidR="007C70AF" w14:paraId="7B84351E" w14:textId="77777777">
        <w:trPr>
          <w:trHeight w:val="42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687BDA" w14:textId="77777777" w:rsidR="007C70AF" w:rsidRDefault="007C70AF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1.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63F95E" w14:textId="77777777" w:rsidR="007C70AF" w:rsidRDefault="007C70AF">
            <w:pPr>
              <w:spacing w:line="360" w:lineRule="auto"/>
              <w:ind w:left="2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625435" w14:textId="77777777" w:rsidR="007C70AF" w:rsidRDefault="007C70AF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45380D" w14:textId="77777777" w:rsidR="007C70AF" w:rsidRDefault="007C70AF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  <w:tr w:rsidR="007C70AF" w14:paraId="2EFFA0D8" w14:textId="77777777">
        <w:trPr>
          <w:trHeight w:val="42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F6BD68" w14:textId="77777777" w:rsidR="007C70AF" w:rsidRDefault="007C70AF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2.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CCFBD9" w14:textId="77777777" w:rsidR="007C70AF" w:rsidRDefault="007C70AF">
            <w:pPr>
              <w:spacing w:line="360" w:lineRule="auto"/>
              <w:ind w:left="2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68F18" w14:textId="77777777" w:rsidR="007C70AF" w:rsidRDefault="007C70AF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0C6EB3" w14:textId="77777777" w:rsidR="007C70AF" w:rsidRDefault="007C70AF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  <w:tr w:rsidR="007C70AF" w14:paraId="09BBB60F" w14:textId="77777777">
        <w:trPr>
          <w:trHeight w:val="42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CA53D0" w14:textId="77777777" w:rsidR="007C70AF" w:rsidRDefault="007C70AF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3.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FE2822" w14:textId="77777777" w:rsidR="007C70AF" w:rsidRDefault="007C70AF">
            <w:pPr>
              <w:spacing w:line="360" w:lineRule="auto"/>
              <w:ind w:left="2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566476" w14:textId="77777777" w:rsidR="007C70AF" w:rsidRDefault="007C70AF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58E0FA" w14:textId="77777777" w:rsidR="007C70AF" w:rsidRDefault="007C70AF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  <w:tr w:rsidR="007C70AF" w14:paraId="1034AAE1" w14:textId="77777777">
        <w:trPr>
          <w:trHeight w:val="42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440BC2" w14:textId="77777777" w:rsidR="007C70AF" w:rsidRDefault="007C70AF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4.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83CEB2" w14:textId="77777777" w:rsidR="007C70AF" w:rsidRDefault="007C70AF">
            <w:pPr>
              <w:spacing w:line="360" w:lineRule="auto"/>
              <w:ind w:left="2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9D4581" w14:textId="77777777" w:rsidR="007C70AF" w:rsidRDefault="007C70AF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8025BE" w14:textId="77777777" w:rsidR="007C70AF" w:rsidRDefault="007C70AF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  <w:tr w:rsidR="007C70AF" w14:paraId="06B8FFA0" w14:textId="77777777">
        <w:trPr>
          <w:trHeight w:val="42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8C220D" w14:textId="77777777" w:rsidR="007C70AF" w:rsidRDefault="007C70AF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…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031BEC" w14:textId="77777777" w:rsidR="007C70AF" w:rsidRDefault="007C70AF">
            <w:pPr>
              <w:spacing w:line="360" w:lineRule="auto"/>
              <w:ind w:left="2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530659" w14:textId="77777777" w:rsidR="007C70AF" w:rsidRDefault="007C70AF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276776" w14:textId="77777777" w:rsidR="007C70AF" w:rsidRDefault="007C70AF">
            <w:pPr>
              <w:spacing w:line="360" w:lineRule="auto"/>
              <w:rPr>
                <w:lang w:bidi="pl-PL"/>
              </w:rPr>
            </w:pPr>
            <w:r>
              <w:rPr>
                <w:lang w:bidi="pl-PL"/>
              </w:rPr>
              <w:t xml:space="preserve"> </w:t>
            </w:r>
          </w:p>
        </w:tc>
      </w:tr>
    </w:tbl>
    <w:p w14:paraId="023343DE" w14:textId="77777777" w:rsidR="007C70AF" w:rsidRDefault="007C70AF" w:rsidP="007C70AF">
      <w:pPr>
        <w:spacing w:line="360" w:lineRule="auto"/>
        <w:ind w:left="254" w:right="65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 xml:space="preserve">W harmonogramie należy wskazać dzień szkolenia, w którym odbędzie się ocena uczestnika (egzaminy i sprawdziany) </w:t>
      </w:r>
    </w:p>
    <w:p w14:paraId="03BF4B9B" w14:textId="77777777" w:rsidR="007C70AF" w:rsidRDefault="007C70AF" w:rsidP="007C70AF">
      <w:pPr>
        <w:spacing w:line="360" w:lineRule="auto"/>
        <w:ind w:left="254" w:right="65"/>
        <w:rPr>
          <w:rFonts w:eastAsia="Arial" w:cs="Arial"/>
          <w:lang w:bidi="pl-PL"/>
        </w:rPr>
      </w:pPr>
    </w:p>
    <w:p w14:paraId="5CC43660" w14:textId="77777777" w:rsidR="007C70AF" w:rsidRDefault="007C70AF" w:rsidP="007C70AF">
      <w:pPr>
        <w:spacing w:line="360" w:lineRule="auto"/>
        <w:ind w:left="254" w:right="65"/>
        <w:rPr>
          <w:rFonts w:eastAsia="Arial" w:cs="Arial"/>
          <w:lang w:bidi="pl-PL"/>
        </w:rPr>
      </w:pPr>
    </w:p>
    <w:p w14:paraId="6E66F321" w14:textId="77777777" w:rsidR="007C70AF" w:rsidRDefault="007C70AF" w:rsidP="007C70AF">
      <w:pPr>
        <w:spacing w:after="119" w:line="360" w:lineRule="auto"/>
        <w:ind w:left="249" w:right="505" w:hanging="10"/>
        <w:jc w:val="right"/>
        <w:rPr>
          <w:rFonts w:eastAsia="Arial" w:cs="Arial"/>
          <w:lang w:bidi="pl-PL"/>
        </w:rPr>
      </w:pPr>
      <w:r>
        <w:rPr>
          <w:rFonts w:eastAsia="Arial" w:cs="Arial"/>
          <w:lang w:bidi="pl-PL"/>
        </w:rPr>
        <w:t>Data i podpis</w:t>
      </w:r>
      <w:r>
        <w:rPr>
          <w:rFonts w:cs="Arial"/>
          <w:lang w:bidi="pl-PL"/>
        </w:rPr>
        <w:t xml:space="preserve"> </w:t>
      </w:r>
    </w:p>
    <w:p w14:paraId="236F88D7" w14:textId="77777777" w:rsidR="009131A9" w:rsidRDefault="009131A9" w:rsidP="009131A9">
      <w:pPr>
        <w:spacing w:after="115" w:line="360" w:lineRule="auto"/>
        <w:ind w:left="254" w:right="65"/>
        <w:rPr>
          <w:rFonts w:eastAsia="Arial" w:cs="Arial"/>
          <w:lang w:bidi="pl-PL"/>
        </w:rPr>
      </w:pPr>
    </w:p>
    <w:p w14:paraId="46653D97" w14:textId="77777777" w:rsidR="009131A9" w:rsidRDefault="009131A9" w:rsidP="009B3566">
      <w:pPr>
        <w:spacing w:after="156" w:line="360" w:lineRule="auto"/>
        <w:ind w:left="249" w:right="-2" w:firstLine="3012"/>
        <w:jc w:val="right"/>
        <w:rPr>
          <w:rFonts w:eastAsia="Arial" w:cs="Arial"/>
          <w:lang w:bidi="pl-PL"/>
        </w:rPr>
      </w:pPr>
    </w:p>
    <w:p w14:paraId="4A5B1EB5" w14:textId="77777777" w:rsidR="009131A9" w:rsidRDefault="009131A9" w:rsidP="009B3566">
      <w:pPr>
        <w:spacing w:after="156" w:line="360" w:lineRule="auto"/>
        <w:ind w:left="249" w:right="-2" w:firstLine="3012"/>
        <w:jc w:val="right"/>
        <w:rPr>
          <w:rFonts w:eastAsia="Arial" w:cs="Arial"/>
          <w:lang w:bidi="pl-PL"/>
        </w:rPr>
      </w:pPr>
    </w:p>
    <w:p w14:paraId="728BA227" w14:textId="77777777" w:rsidR="009131A9" w:rsidRDefault="009131A9" w:rsidP="009B3566">
      <w:pPr>
        <w:spacing w:after="156" w:line="360" w:lineRule="auto"/>
        <w:ind w:left="249" w:right="-2" w:firstLine="3012"/>
        <w:jc w:val="right"/>
        <w:rPr>
          <w:rFonts w:eastAsia="Arial" w:cs="Arial"/>
          <w:lang w:bidi="pl-PL"/>
        </w:rPr>
      </w:pPr>
    </w:p>
    <w:p w14:paraId="13FA1E00" w14:textId="77777777" w:rsidR="009B3566" w:rsidRDefault="009B3566" w:rsidP="009B3566">
      <w:pPr>
        <w:tabs>
          <w:tab w:val="left" w:pos="1725"/>
          <w:tab w:val="left" w:pos="9088"/>
          <w:tab w:val="left" w:pos="9230"/>
          <w:tab w:val="left" w:pos="9372"/>
        </w:tabs>
        <w:suppressAutoHyphens/>
        <w:autoSpaceDE w:val="0"/>
        <w:autoSpaceDN w:val="0"/>
        <w:adjustRightInd w:val="0"/>
        <w:spacing w:line="240" w:lineRule="auto"/>
        <w:ind w:right="-2"/>
        <w:rPr>
          <w:rFonts w:eastAsia="Arial" w:cs="Arial"/>
          <w:lang w:eastAsia="ar-SA" w:bidi="pl-PL"/>
        </w:rPr>
      </w:pPr>
    </w:p>
    <w:p w14:paraId="1F4A401D" w14:textId="77777777" w:rsidR="009131A9" w:rsidRDefault="009131A9" w:rsidP="009131A9">
      <w:pPr>
        <w:spacing w:after="156" w:line="360" w:lineRule="auto"/>
        <w:ind w:left="249" w:right="-2" w:firstLine="3012"/>
        <w:jc w:val="right"/>
        <w:rPr>
          <w:rFonts w:eastAsia="Arial" w:cs="Arial"/>
          <w:lang w:bidi="pl-PL"/>
        </w:rPr>
      </w:pPr>
      <w:r w:rsidRPr="009131A9">
        <w:rPr>
          <w:rFonts w:eastAsia="Arial" w:cs="Arial"/>
          <w:lang w:bidi="pl-PL"/>
        </w:rPr>
        <w:t>Załącznik nr 9 do SWZ – Zaświadczenie lub inny dokument potwierdzający ukończenie szkolenia i uzyskanie umiejętności – wzór</w:t>
      </w:r>
    </w:p>
    <w:p w14:paraId="6A579962" w14:textId="77777777" w:rsidR="00AC0049" w:rsidRPr="00AC0049" w:rsidRDefault="00AC0049" w:rsidP="00AC0049">
      <w:pPr>
        <w:spacing w:line="360" w:lineRule="auto"/>
        <w:ind w:right="66"/>
        <w:jc w:val="both"/>
        <w:rPr>
          <w:rFonts w:eastAsia="Arial" w:cs="Arial"/>
          <w:lang w:bidi="pl-PL"/>
        </w:rPr>
      </w:pPr>
    </w:p>
    <w:p w14:paraId="3DA42F9A" w14:textId="77777777" w:rsidR="00AC0049" w:rsidRPr="00AC0049" w:rsidRDefault="00AC0049" w:rsidP="00AC0049">
      <w:pPr>
        <w:suppressAutoHyphens/>
        <w:spacing w:line="360" w:lineRule="auto"/>
        <w:rPr>
          <w:rFonts w:cs="Arial"/>
          <w:bCs/>
          <w:lang w:bidi="pl-PL"/>
        </w:rPr>
      </w:pPr>
      <w:r w:rsidRPr="00AC0049">
        <w:rPr>
          <w:rFonts w:cs="Arial"/>
          <w:bCs/>
          <w:lang w:bidi="pl-PL"/>
        </w:rPr>
        <w:t xml:space="preserve">Nr postępowania: </w:t>
      </w:r>
      <w:bookmarkStart w:id="12" w:name="_Hlk223426105"/>
      <w:r w:rsidRPr="00AC0049">
        <w:rPr>
          <w:rFonts w:eastAsia="Arial" w:cs="Arial"/>
          <w:lang w:bidi="pl-PL"/>
        </w:rPr>
        <w:t>OZ.2205.5.2026.BPh</w:t>
      </w:r>
    </w:p>
    <w:bookmarkEnd w:id="12"/>
    <w:p w14:paraId="5EC2E91B" w14:textId="77777777" w:rsidR="00AC0049" w:rsidRPr="00AC0049" w:rsidRDefault="00AC0049" w:rsidP="00AC0049">
      <w:pPr>
        <w:spacing w:line="360" w:lineRule="auto"/>
        <w:rPr>
          <w:bCs/>
        </w:rPr>
      </w:pPr>
      <w:r w:rsidRPr="00AC0049">
        <w:rPr>
          <w:rFonts w:cs="Arial"/>
          <w:b/>
          <w:bCs/>
          <w:sz w:val="22"/>
          <w:szCs w:val="22"/>
        </w:rPr>
        <w:br/>
      </w:r>
      <w:r w:rsidRPr="00AC0049">
        <w:rPr>
          <w:bCs/>
        </w:rPr>
        <w:t>Wzór zaświadczenia lub innego dokumentu potwierdzającego ukończenie szkolenia i uzyskanie umiejętności/kompetencji</w:t>
      </w:r>
      <w:r w:rsidRPr="00AC0049">
        <w:t xml:space="preserve"> </w:t>
      </w:r>
    </w:p>
    <w:p w14:paraId="7675998E" w14:textId="77777777" w:rsidR="00AC0049" w:rsidRPr="00AC0049" w:rsidRDefault="00AC0049" w:rsidP="00AC0049">
      <w:pPr>
        <w:spacing w:line="360" w:lineRule="auto"/>
      </w:pPr>
      <w:r w:rsidRPr="00AC0049">
        <w:t>(rodzaj dokumentu)</w:t>
      </w:r>
    </w:p>
    <w:p w14:paraId="1890DA3E" w14:textId="77777777" w:rsidR="00AC0049" w:rsidRPr="00AC0049" w:rsidRDefault="00AC0049" w:rsidP="00AC0049">
      <w:pPr>
        <w:suppressAutoHyphens/>
        <w:spacing w:line="360" w:lineRule="auto"/>
        <w:rPr>
          <w:rFonts w:cs="Arial"/>
          <w:b/>
          <w:bCs/>
          <w:sz w:val="22"/>
          <w:szCs w:val="22"/>
          <w:lang w:eastAsia="ar-SA"/>
        </w:rPr>
      </w:pPr>
    </w:p>
    <w:p w14:paraId="08114788" w14:textId="77777777" w:rsidR="00AC0049" w:rsidRPr="00AC0049" w:rsidRDefault="00AC0049" w:rsidP="00AC0049">
      <w:pPr>
        <w:suppressAutoHyphens/>
        <w:spacing w:line="360" w:lineRule="auto"/>
        <w:rPr>
          <w:rFonts w:cs="Arial"/>
          <w:b/>
          <w:bCs/>
          <w:sz w:val="22"/>
          <w:szCs w:val="22"/>
          <w:lang w:eastAsia="ar-SA"/>
        </w:rPr>
      </w:pPr>
    </w:p>
    <w:p w14:paraId="19F1D911" w14:textId="77777777" w:rsidR="00AC0049" w:rsidRPr="00AC0049" w:rsidRDefault="00AC0049" w:rsidP="00AC0049">
      <w:pPr>
        <w:spacing w:line="360" w:lineRule="auto"/>
      </w:pPr>
      <w:r w:rsidRPr="00AC0049">
        <w:t>……………………………….</w:t>
      </w:r>
    </w:p>
    <w:p w14:paraId="6E211E8A" w14:textId="77777777" w:rsidR="00AC0049" w:rsidRPr="00AC0049" w:rsidRDefault="00AC0049" w:rsidP="00AC0049">
      <w:pPr>
        <w:spacing w:line="360" w:lineRule="auto"/>
      </w:pPr>
      <w:r w:rsidRPr="00AC0049">
        <w:t>(pieczęć instytucji szkoleniowej)</w:t>
      </w:r>
    </w:p>
    <w:p w14:paraId="079D8B46" w14:textId="77777777" w:rsidR="00AC0049" w:rsidRPr="00AC0049" w:rsidRDefault="00AC0049" w:rsidP="00AC0049">
      <w:pPr>
        <w:suppressAutoHyphens/>
        <w:spacing w:line="360" w:lineRule="auto"/>
        <w:rPr>
          <w:rFonts w:cs="Arial"/>
          <w:b/>
          <w:bCs/>
          <w:sz w:val="22"/>
          <w:szCs w:val="22"/>
          <w:lang w:eastAsia="ar-SA"/>
        </w:rPr>
      </w:pPr>
    </w:p>
    <w:p w14:paraId="41F4A8B6" w14:textId="77777777" w:rsidR="00AC0049" w:rsidRPr="00AC0049" w:rsidRDefault="00AC0049" w:rsidP="00AC0049">
      <w:pPr>
        <w:spacing w:line="360" w:lineRule="auto"/>
      </w:pPr>
    </w:p>
    <w:p w14:paraId="61F9355E" w14:textId="77777777" w:rsidR="00AC0049" w:rsidRPr="00AC0049" w:rsidRDefault="00AC0049" w:rsidP="00AC0049">
      <w:pPr>
        <w:spacing w:line="360" w:lineRule="auto"/>
        <w:rPr>
          <w:sz w:val="20"/>
          <w:szCs w:val="20"/>
        </w:rPr>
      </w:pPr>
      <w:r w:rsidRPr="00AC0049">
        <w:rPr>
          <w:sz w:val="20"/>
          <w:szCs w:val="20"/>
        </w:rPr>
        <w:t>…………………………………………………………………………………………………..…………………</w:t>
      </w:r>
    </w:p>
    <w:p w14:paraId="30813C87" w14:textId="77777777" w:rsidR="00AC0049" w:rsidRPr="00AC0049" w:rsidRDefault="00AC0049" w:rsidP="00AC0049">
      <w:pPr>
        <w:spacing w:line="360" w:lineRule="auto"/>
        <w:rPr>
          <w:sz w:val="20"/>
          <w:szCs w:val="20"/>
        </w:rPr>
      </w:pPr>
      <w:r w:rsidRPr="00AC0049">
        <w:rPr>
          <w:sz w:val="20"/>
          <w:szCs w:val="20"/>
        </w:rPr>
        <w:t>(rodzaj dokumentu)</w:t>
      </w:r>
    </w:p>
    <w:p w14:paraId="68FBD7AA" w14:textId="77777777" w:rsidR="00AC0049" w:rsidRPr="00AC0049" w:rsidRDefault="00AC0049" w:rsidP="00AC0049">
      <w:pPr>
        <w:spacing w:line="360" w:lineRule="auto"/>
        <w:rPr>
          <w:b/>
          <w:sz w:val="20"/>
          <w:szCs w:val="20"/>
        </w:rPr>
      </w:pPr>
    </w:p>
    <w:p w14:paraId="208D7FAF" w14:textId="77777777" w:rsidR="00AC0049" w:rsidRPr="00AC0049" w:rsidRDefault="00AC0049" w:rsidP="00AC0049">
      <w:pPr>
        <w:spacing w:line="360" w:lineRule="auto"/>
        <w:rPr>
          <w:sz w:val="20"/>
          <w:szCs w:val="20"/>
        </w:rPr>
      </w:pPr>
      <w:r w:rsidRPr="00AC0049">
        <w:rPr>
          <w:sz w:val="20"/>
          <w:szCs w:val="20"/>
        </w:rPr>
        <w:t>………………………………………………………………………………….………………….……………….</w:t>
      </w:r>
    </w:p>
    <w:p w14:paraId="6F6817C4" w14:textId="77777777" w:rsidR="00AC0049" w:rsidRPr="00AC0049" w:rsidRDefault="00AC0049" w:rsidP="00AC0049">
      <w:pPr>
        <w:spacing w:line="360" w:lineRule="auto"/>
        <w:rPr>
          <w:sz w:val="20"/>
          <w:szCs w:val="20"/>
        </w:rPr>
      </w:pPr>
      <w:r w:rsidRPr="00AC0049">
        <w:rPr>
          <w:sz w:val="20"/>
          <w:szCs w:val="20"/>
        </w:rPr>
        <w:t>(imię i nazwisko)</w:t>
      </w:r>
    </w:p>
    <w:p w14:paraId="0764A714" w14:textId="77777777" w:rsidR="00AC0049" w:rsidRPr="00AC0049" w:rsidRDefault="00AC0049" w:rsidP="00AC0049">
      <w:pPr>
        <w:spacing w:line="360" w:lineRule="auto"/>
        <w:rPr>
          <w:sz w:val="20"/>
          <w:szCs w:val="20"/>
        </w:rPr>
      </w:pPr>
    </w:p>
    <w:p w14:paraId="3B6A5AE5" w14:textId="77777777" w:rsidR="00AC0049" w:rsidRPr="00AC0049" w:rsidRDefault="00AC0049" w:rsidP="00AC0049">
      <w:pPr>
        <w:spacing w:line="360" w:lineRule="auto"/>
        <w:rPr>
          <w:sz w:val="20"/>
          <w:szCs w:val="20"/>
        </w:rPr>
      </w:pPr>
      <w:r w:rsidRPr="00AC0049">
        <w:rPr>
          <w:sz w:val="20"/>
          <w:szCs w:val="20"/>
        </w:rPr>
        <w:t>……………………………………………………………………………………………………………………...</w:t>
      </w:r>
    </w:p>
    <w:p w14:paraId="7A2DD89B" w14:textId="77777777" w:rsidR="00AC0049" w:rsidRPr="00AC0049" w:rsidRDefault="00AC0049" w:rsidP="00AC0049">
      <w:pPr>
        <w:spacing w:line="360" w:lineRule="auto"/>
        <w:rPr>
          <w:sz w:val="20"/>
          <w:szCs w:val="20"/>
        </w:rPr>
      </w:pPr>
      <w:r w:rsidRPr="00AC0049">
        <w:rPr>
          <w:sz w:val="20"/>
          <w:szCs w:val="20"/>
        </w:rPr>
        <w:t>(data urodzenia)</w:t>
      </w:r>
    </w:p>
    <w:p w14:paraId="4BDBB535" w14:textId="77777777" w:rsidR="00AC0049" w:rsidRPr="00AC0049" w:rsidRDefault="00AC0049" w:rsidP="00AC0049">
      <w:pPr>
        <w:spacing w:line="360" w:lineRule="auto"/>
        <w:rPr>
          <w:sz w:val="20"/>
          <w:szCs w:val="20"/>
        </w:rPr>
      </w:pPr>
    </w:p>
    <w:p w14:paraId="46C398AE" w14:textId="77777777" w:rsidR="00AC0049" w:rsidRPr="00AC0049" w:rsidRDefault="00AC0049" w:rsidP="00AC0049">
      <w:pPr>
        <w:spacing w:line="360" w:lineRule="auto"/>
        <w:rPr>
          <w:sz w:val="20"/>
          <w:szCs w:val="20"/>
        </w:rPr>
      </w:pPr>
    </w:p>
    <w:p w14:paraId="58C530AA" w14:textId="77777777" w:rsidR="00AC0049" w:rsidRPr="00AC0049" w:rsidRDefault="00AC0049" w:rsidP="00AC0049">
      <w:pPr>
        <w:spacing w:line="360" w:lineRule="auto"/>
        <w:rPr>
          <w:sz w:val="20"/>
          <w:szCs w:val="20"/>
        </w:rPr>
      </w:pPr>
      <w:r w:rsidRPr="00AC0049">
        <w:rPr>
          <w:sz w:val="20"/>
          <w:szCs w:val="20"/>
        </w:rPr>
        <w:t>ukończył ………………………………………………………………………………………..……………….....</w:t>
      </w:r>
    </w:p>
    <w:p w14:paraId="1FE8C15A" w14:textId="77777777" w:rsidR="00AC0049" w:rsidRPr="00AC0049" w:rsidRDefault="00AC0049" w:rsidP="00AC0049">
      <w:pPr>
        <w:spacing w:line="360" w:lineRule="auto"/>
        <w:rPr>
          <w:sz w:val="20"/>
          <w:szCs w:val="20"/>
        </w:rPr>
      </w:pPr>
      <w:r w:rsidRPr="00AC0049">
        <w:rPr>
          <w:sz w:val="20"/>
          <w:szCs w:val="20"/>
        </w:rPr>
        <w:t>(forma i nazwa szkolenia)</w:t>
      </w:r>
    </w:p>
    <w:p w14:paraId="3F4E5A22" w14:textId="77777777" w:rsidR="00AC0049" w:rsidRPr="00AC0049" w:rsidRDefault="00AC0049" w:rsidP="00AC0049">
      <w:pPr>
        <w:spacing w:line="360" w:lineRule="auto"/>
        <w:rPr>
          <w:sz w:val="20"/>
          <w:szCs w:val="20"/>
        </w:rPr>
      </w:pPr>
    </w:p>
    <w:p w14:paraId="3BE4AC49" w14:textId="77777777" w:rsidR="00AC0049" w:rsidRPr="00AC0049" w:rsidRDefault="00AC0049" w:rsidP="00AC0049">
      <w:pPr>
        <w:spacing w:line="360" w:lineRule="auto"/>
        <w:rPr>
          <w:sz w:val="20"/>
          <w:szCs w:val="20"/>
        </w:rPr>
      </w:pPr>
      <w:r w:rsidRPr="00AC0049">
        <w:rPr>
          <w:sz w:val="20"/>
          <w:szCs w:val="20"/>
        </w:rPr>
        <w:t>Zorganizowanie przez ……………………..…………………………………………………………………......</w:t>
      </w:r>
    </w:p>
    <w:p w14:paraId="4EB22F81" w14:textId="77777777" w:rsidR="00AC0049" w:rsidRPr="00AC0049" w:rsidRDefault="00AC0049" w:rsidP="00AC0049">
      <w:pPr>
        <w:spacing w:line="360" w:lineRule="auto"/>
        <w:rPr>
          <w:sz w:val="20"/>
          <w:szCs w:val="20"/>
        </w:rPr>
      </w:pPr>
      <w:r w:rsidRPr="00AC0049">
        <w:rPr>
          <w:sz w:val="20"/>
          <w:szCs w:val="20"/>
        </w:rPr>
        <w:t>(nazwa instytucji szkoleniowej)</w:t>
      </w:r>
    </w:p>
    <w:p w14:paraId="24D5508A" w14:textId="77777777" w:rsidR="00AC0049" w:rsidRPr="00AC0049" w:rsidRDefault="00AC0049" w:rsidP="00AC0049">
      <w:pPr>
        <w:spacing w:line="360" w:lineRule="auto"/>
        <w:rPr>
          <w:sz w:val="20"/>
          <w:szCs w:val="20"/>
        </w:rPr>
      </w:pPr>
    </w:p>
    <w:p w14:paraId="267F8E75" w14:textId="77777777" w:rsidR="00AC0049" w:rsidRPr="00AC0049" w:rsidRDefault="00AC0049" w:rsidP="00AC0049">
      <w:pPr>
        <w:spacing w:line="360" w:lineRule="auto"/>
        <w:rPr>
          <w:sz w:val="20"/>
          <w:szCs w:val="20"/>
        </w:rPr>
      </w:pPr>
      <w:r w:rsidRPr="00AC0049">
        <w:rPr>
          <w:sz w:val="20"/>
          <w:szCs w:val="20"/>
        </w:rPr>
        <w:t>w okresie od dnia ……………….…………...………….. do dnia ………..……...……………..……………...</w:t>
      </w:r>
    </w:p>
    <w:p w14:paraId="0688ED8F" w14:textId="77777777" w:rsidR="00AC0049" w:rsidRPr="00AC0049" w:rsidRDefault="00AC0049" w:rsidP="00AC0049">
      <w:pPr>
        <w:spacing w:line="360" w:lineRule="auto"/>
        <w:rPr>
          <w:sz w:val="20"/>
          <w:szCs w:val="20"/>
        </w:rPr>
      </w:pPr>
    </w:p>
    <w:p w14:paraId="4E0E2C43" w14:textId="77777777" w:rsidR="00AC0049" w:rsidRPr="00AC0049" w:rsidRDefault="00AC0049" w:rsidP="00AC0049">
      <w:pPr>
        <w:spacing w:line="360" w:lineRule="auto"/>
        <w:rPr>
          <w:sz w:val="20"/>
          <w:szCs w:val="20"/>
        </w:rPr>
      </w:pPr>
    </w:p>
    <w:p w14:paraId="10C4F1B7" w14:textId="77777777" w:rsidR="00AC0049" w:rsidRPr="00AC0049" w:rsidRDefault="00AC0049" w:rsidP="00AC0049">
      <w:pPr>
        <w:spacing w:line="360" w:lineRule="auto"/>
        <w:rPr>
          <w:sz w:val="20"/>
          <w:szCs w:val="20"/>
        </w:rPr>
      </w:pPr>
      <w:r w:rsidRPr="00AC0049">
        <w:rPr>
          <w:sz w:val="20"/>
          <w:szCs w:val="20"/>
        </w:rPr>
        <w:t>……………………………………………………..…</w:t>
      </w:r>
    </w:p>
    <w:p w14:paraId="6E79B81E" w14:textId="77777777" w:rsidR="00AC0049" w:rsidRPr="00AC0049" w:rsidRDefault="00AC0049" w:rsidP="00AC0049">
      <w:pPr>
        <w:spacing w:line="360" w:lineRule="auto"/>
        <w:rPr>
          <w:sz w:val="20"/>
          <w:szCs w:val="20"/>
        </w:rPr>
      </w:pPr>
      <w:r w:rsidRPr="00AC0049">
        <w:rPr>
          <w:sz w:val="20"/>
          <w:szCs w:val="20"/>
        </w:rPr>
        <w:t>(miejsce i data wydania zaświadczenia lub innego dokumentu</w:t>
      </w:r>
    </w:p>
    <w:p w14:paraId="4E995168" w14:textId="77777777" w:rsidR="00AC0049" w:rsidRPr="00AC0049" w:rsidRDefault="00AC0049" w:rsidP="00AC0049">
      <w:pPr>
        <w:spacing w:line="360" w:lineRule="auto"/>
        <w:rPr>
          <w:sz w:val="20"/>
          <w:szCs w:val="20"/>
        </w:rPr>
      </w:pPr>
      <w:r w:rsidRPr="00AC0049">
        <w:rPr>
          <w:sz w:val="20"/>
          <w:szCs w:val="20"/>
        </w:rPr>
        <w:lastRenderedPageBreak/>
        <w:t>potwierdzającego ukończenie szkolenia i uzyskania kwalifikacji)</w:t>
      </w:r>
    </w:p>
    <w:p w14:paraId="6AD4DC05" w14:textId="77777777" w:rsidR="00AC0049" w:rsidRPr="00AC0049" w:rsidRDefault="00AC0049" w:rsidP="00AC0049">
      <w:pPr>
        <w:spacing w:line="360" w:lineRule="auto"/>
        <w:rPr>
          <w:sz w:val="20"/>
          <w:szCs w:val="20"/>
        </w:rPr>
      </w:pPr>
    </w:p>
    <w:p w14:paraId="03099279" w14:textId="77777777" w:rsidR="00AC0049" w:rsidRPr="00AC0049" w:rsidRDefault="00AC0049" w:rsidP="00AC0049">
      <w:pPr>
        <w:spacing w:line="360" w:lineRule="auto"/>
        <w:rPr>
          <w:sz w:val="20"/>
          <w:szCs w:val="20"/>
        </w:rPr>
      </w:pPr>
      <w:r w:rsidRPr="00AC0049">
        <w:rPr>
          <w:sz w:val="20"/>
          <w:szCs w:val="20"/>
        </w:rPr>
        <w:t>nr z rejestru ………………………………………</w:t>
      </w:r>
    </w:p>
    <w:p w14:paraId="2144D9BE" w14:textId="77777777" w:rsidR="00AC0049" w:rsidRPr="00AC0049" w:rsidRDefault="00AC0049" w:rsidP="00AC0049">
      <w:pPr>
        <w:spacing w:line="360" w:lineRule="auto"/>
      </w:pPr>
    </w:p>
    <w:p w14:paraId="696200D3" w14:textId="77777777" w:rsidR="00AC0049" w:rsidRPr="00AC0049" w:rsidRDefault="00AC0049" w:rsidP="00AC0049">
      <w:pPr>
        <w:spacing w:line="360" w:lineRule="auto"/>
        <w:jc w:val="right"/>
        <w:rPr>
          <w:sz w:val="22"/>
          <w:szCs w:val="22"/>
        </w:rPr>
      </w:pPr>
      <w:r w:rsidRPr="00AC0049">
        <w:rPr>
          <w:sz w:val="22"/>
          <w:szCs w:val="22"/>
        </w:rPr>
        <w:t>………………………………………………….</w:t>
      </w:r>
    </w:p>
    <w:p w14:paraId="6FC69556" w14:textId="77777777" w:rsidR="00AC0049" w:rsidRPr="00AC0049" w:rsidRDefault="00AC0049" w:rsidP="00AC0049">
      <w:pPr>
        <w:spacing w:line="360" w:lineRule="auto"/>
        <w:jc w:val="right"/>
        <w:rPr>
          <w:sz w:val="22"/>
          <w:szCs w:val="22"/>
        </w:rPr>
      </w:pPr>
      <w:r w:rsidRPr="00AC0049">
        <w:rPr>
          <w:sz w:val="22"/>
          <w:szCs w:val="22"/>
        </w:rPr>
        <w:t>(podpis osoby upoważnionej przez instytucję szkoleniową</w:t>
      </w:r>
    </w:p>
    <w:p w14:paraId="305BF9A8" w14:textId="77777777" w:rsidR="00AC0049" w:rsidRPr="00AC0049" w:rsidRDefault="00AC0049" w:rsidP="00AC0049">
      <w:pPr>
        <w:spacing w:line="360" w:lineRule="auto"/>
        <w:jc w:val="right"/>
        <w:rPr>
          <w:sz w:val="22"/>
          <w:szCs w:val="22"/>
        </w:rPr>
      </w:pPr>
      <w:r w:rsidRPr="00AC0049">
        <w:rPr>
          <w:sz w:val="22"/>
          <w:szCs w:val="22"/>
        </w:rPr>
        <w:t xml:space="preserve"> przeprowadzającą szkolenie)</w:t>
      </w:r>
    </w:p>
    <w:p w14:paraId="53856DC8" w14:textId="77777777" w:rsidR="00AC0049" w:rsidRPr="00AC0049" w:rsidRDefault="00AC0049" w:rsidP="00AC0049">
      <w:pPr>
        <w:spacing w:line="360" w:lineRule="auto"/>
        <w:rPr>
          <w:rFonts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0"/>
        <w:gridCol w:w="6354"/>
        <w:gridCol w:w="2156"/>
      </w:tblGrid>
      <w:tr w:rsidR="00AC0049" w:rsidRPr="00AC0049" w14:paraId="7A66FF62" w14:textId="77777777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0D183FF" w14:textId="77777777" w:rsidR="00AC0049" w:rsidRPr="00AC0049" w:rsidRDefault="00AC0049" w:rsidP="00AC0049">
            <w:pPr>
              <w:spacing w:line="360" w:lineRule="auto"/>
              <w:jc w:val="center"/>
            </w:pPr>
            <w:r w:rsidRPr="00AC0049">
              <w:t>Lp.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0C1AE85" w14:textId="77777777" w:rsidR="00AC0049" w:rsidRPr="00AC0049" w:rsidRDefault="00AC0049" w:rsidP="00AC0049">
            <w:pPr>
              <w:spacing w:line="360" w:lineRule="auto"/>
              <w:jc w:val="center"/>
            </w:pPr>
            <w:r w:rsidRPr="00AC0049">
              <w:t>Tematy szkolenia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150F8D5" w14:textId="77777777" w:rsidR="00AC0049" w:rsidRPr="00AC0049" w:rsidRDefault="00AC0049" w:rsidP="00AC0049">
            <w:pPr>
              <w:jc w:val="center"/>
            </w:pPr>
            <w:r w:rsidRPr="00AC0049">
              <w:t xml:space="preserve">Wymiar godzin zajęć edukacyjnych uwzględniając godzinę dydaktyczną trwającą 45 minut </w:t>
            </w:r>
          </w:p>
        </w:tc>
      </w:tr>
      <w:tr w:rsidR="00AC0049" w:rsidRPr="00AC0049" w14:paraId="1F5CE59D" w14:textId="77777777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0440B" w14:textId="77777777" w:rsidR="00AC0049" w:rsidRPr="00AC0049" w:rsidRDefault="00AC0049" w:rsidP="00AC0049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F3422" w14:textId="77777777" w:rsidR="00AC0049" w:rsidRPr="00AC0049" w:rsidRDefault="00AC0049" w:rsidP="00AC0049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FE9E5" w14:textId="77777777" w:rsidR="00AC0049" w:rsidRPr="00AC0049" w:rsidRDefault="00AC0049" w:rsidP="00AC0049">
            <w:pPr>
              <w:spacing w:line="360" w:lineRule="auto"/>
              <w:jc w:val="both"/>
              <w:rPr>
                <w:rFonts w:cs="Arial"/>
              </w:rPr>
            </w:pPr>
          </w:p>
        </w:tc>
      </w:tr>
      <w:tr w:rsidR="00AC0049" w:rsidRPr="00AC0049" w14:paraId="500BF7B4" w14:textId="77777777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16F68" w14:textId="77777777" w:rsidR="00AC0049" w:rsidRPr="00AC0049" w:rsidRDefault="00AC0049" w:rsidP="00AC0049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BCB89" w14:textId="77777777" w:rsidR="00AC0049" w:rsidRPr="00AC0049" w:rsidRDefault="00AC0049" w:rsidP="00AC0049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C300B" w14:textId="77777777" w:rsidR="00AC0049" w:rsidRPr="00AC0049" w:rsidRDefault="00AC0049" w:rsidP="00AC0049">
            <w:pPr>
              <w:spacing w:line="360" w:lineRule="auto"/>
              <w:jc w:val="both"/>
              <w:rPr>
                <w:rFonts w:cs="Arial"/>
              </w:rPr>
            </w:pPr>
          </w:p>
        </w:tc>
      </w:tr>
      <w:tr w:rsidR="00AC0049" w:rsidRPr="00AC0049" w14:paraId="75504BE4" w14:textId="77777777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A88D5" w14:textId="77777777" w:rsidR="00AC0049" w:rsidRPr="00AC0049" w:rsidRDefault="00AC0049" w:rsidP="00AC0049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0486A" w14:textId="77777777" w:rsidR="00AC0049" w:rsidRPr="00AC0049" w:rsidRDefault="00AC0049" w:rsidP="00AC0049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70038" w14:textId="77777777" w:rsidR="00AC0049" w:rsidRPr="00AC0049" w:rsidRDefault="00AC0049" w:rsidP="00AC0049">
            <w:pPr>
              <w:spacing w:line="360" w:lineRule="auto"/>
              <w:jc w:val="both"/>
              <w:rPr>
                <w:rFonts w:cs="Arial"/>
              </w:rPr>
            </w:pPr>
          </w:p>
        </w:tc>
      </w:tr>
      <w:tr w:rsidR="00AC0049" w:rsidRPr="00AC0049" w14:paraId="207C5A7D" w14:textId="77777777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C6B15" w14:textId="77777777" w:rsidR="00AC0049" w:rsidRPr="00AC0049" w:rsidRDefault="00AC0049" w:rsidP="00AC0049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4C4D7" w14:textId="77777777" w:rsidR="00AC0049" w:rsidRPr="00AC0049" w:rsidRDefault="00AC0049" w:rsidP="00AC0049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05F7F" w14:textId="77777777" w:rsidR="00AC0049" w:rsidRPr="00AC0049" w:rsidRDefault="00AC0049" w:rsidP="00AC0049">
            <w:pPr>
              <w:spacing w:line="360" w:lineRule="auto"/>
              <w:jc w:val="both"/>
              <w:rPr>
                <w:rFonts w:cs="Arial"/>
              </w:rPr>
            </w:pPr>
          </w:p>
        </w:tc>
      </w:tr>
      <w:tr w:rsidR="00AC0049" w:rsidRPr="00AC0049" w14:paraId="1ECD8D24" w14:textId="77777777"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82E99" w14:textId="77777777" w:rsidR="00AC0049" w:rsidRPr="00AC0049" w:rsidRDefault="00AC0049" w:rsidP="00AC0049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07E79" w14:textId="77777777" w:rsidR="00AC0049" w:rsidRPr="00AC0049" w:rsidRDefault="00AC0049" w:rsidP="00AC0049">
            <w:pPr>
              <w:spacing w:line="360" w:lineRule="auto"/>
              <w:jc w:val="both"/>
              <w:rPr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0A818" w14:textId="77777777" w:rsidR="00AC0049" w:rsidRPr="00AC0049" w:rsidRDefault="00AC0049" w:rsidP="00AC0049">
            <w:pPr>
              <w:spacing w:line="360" w:lineRule="auto"/>
              <w:jc w:val="both"/>
              <w:rPr>
                <w:rFonts w:cs="Arial"/>
              </w:rPr>
            </w:pPr>
          </w:p>
        </w:tc>
      </w:tr>
    </w:tbl>
    <w:p w14:paraId="4EAC718C" w14:textId="77777777" w:rsidR="00AC0049" w:rsidRPr="00AC0049" w:rsidRDefault="00AC0049" w:rsidP="00AC0049">
      <w:pPr>
        <w:widowControl w:val="0"/>
        <w:tabs>
          <w:tab w:val="left" w:pos="-1620"/>
        </w:tabs>
        <w:spacing w:line="360" w:lineRule="auto"/>
        <w:jc w:val="both"/>
        <w:rPr>
          <w:rFonts w:cs="Arial"/>
          <w:snapToGrid w:val="0"/>
          <w:u w:val="single"/>
        </w:rPr>
      </w:pPr>
    </w:p>
    <w:p w14:paraId="488CEF09" w14:textId="77777777" w:rsidR="00AC0049" w:rsidRPr="00AC0049" w:rsidRDefault="00AC0049" w:rsidP="00AC0049">
      <w:pPr>
        <w:widowControl w:val="0"/>
        <w:tabs>
          <w:tab w:val="left" w:pos="-1620"/>
        </w:tabs>
        <w:spacing w:line="360" w:lineRule="auto"/>
        <w:ind w:left="720"/>
        <w:jc w:val="both"/>
        <w:rPr>
          <w:rFonts w:cs="Arial"/>
          <w:snapToGrid w:val="0"/>
          <w:u w:val="single"/>
        </w:rPr>
      </w:pPr>
      <w:r w:rsidRPr="00AC0049">
        <w:rPr>
          <w:rFonts w:cs="Arial"/>
          <w:snapToGrid w:val="0"/>
          <w:u w:val="single"/>
        </w:rPr>
        <w:t>Efekty uczenia się:</w:t>
      </w:r>
    </w:p>
    <w:p w14:paraId="61BB0AAD" w14:textId="77777777" w:rsidR="00AC0049" w:rsidRPr="00AC0049" w:rsidRDefault="00AC0049" w:rsidP="00AC0049">
      <w:pPr>
        <w:widowControl w:val="0"/>
        <w:numPr>
          <w:ilvl w:val="0"/>
          <w:numId w:val="16"/>
        </w:numPr>
        <w:tabs>
          <w:tab w:val="left" w:pos="-4860"/>
        </w:tabs>
        <w:spacing w:line="360" w:lineRule="auto"/>
        <w:ind w:left="1134"/>
        <w:jc w:val="both"/>
        <w:rPr>
          <w:rFonts w:cs="Arial"/>
        </w:rPr>
      </w:pPr>
      <w:r w:rsidRPr="00AC0049">
        <w:rPr>
          <w:rFonts w:cs="Arial"/>
        </w:rPr>
        <w:t>z uwzględnieniem wiedzy:</w:t>
      </w:r>
    </w:p>
    <w:p w14:paraId="5F9589F4" w14:textId="77777777" w:rsidR="00AC0049" w:rsidRPr="00AC0049" w:rsidRDefault="00AC0049" w:rsidP="00AC0049">
      <w:pPr>
        <w:widowControl w:val="0"/>
        <w:numPr>
          <w:ilvl w:val="0"/>
          <w:numId w:val="34"/>
        </w:numPr>
        <w:tabs>
          <w:tab w:val="left" w:pos="720"/>
        </w:tabs>
        <w:spacing w:line="360" w:lineRule="auto"/>
        <w:ind w:left="1440" w:hanging="357"/>
        <w:jc w:val="both"/>
        <w:rPr>
          <w:rFonts w:cs="Arial"/>
        </w:rPr>
      </w:pPr>
      <w:r w:rsidRPr="00AC0049">
        <w:rPr>
          <w:rFonts w:cs="Arial"/>
        </w:rPr>
        <w:t>…………………………………………..;</w:t>
      </w:r>
    </w:p>
    <w:p w14:paraId="06DA4031" w14:textId="77777777" w:rsidR="00AC0049" w:rsidRPr="00AC0049" w:rsidRDefault="00AC0049" w:rsidP="00AC0049">
      <w:pPr>
        <w:widowControl w:val="0"/>
        <w:numPr>
          <w:ilvl w:val="0"/>
          <w:numId w:val="34"/>
        </w:numPr>
        <w:tabs>
          <w:tab w:val="left" w:pos="720"/>
        </w:tabs>
        <w:spacing w:line="360" w:lineRule="auto"/>
        <w:ind w:left="1440" w:hanging="357"/>
        <w:jc w:val="both"/>
        <w:rPr>
          <w:rFonts w:cs="Arial"/>
        </w:rPr>
      </w:pPr>
      <w:r w:rsidRPr="00AC0049">
        <w:rPr>
          <w:rFonts w:cs="Arial"/>
        </w:rPr>
        <w:t>…………………………………………...</w:t>
      </w:r>
    </w:p>
    <w:p w14:paraId="7DDD5683" w14:textId="77777777" w:rsidR="00AC0049" w:rsidRPr="00AC0049" w:rsidRDefault="00AC0049" w:rsidP="00AC0049">
      <w:pPr>
        <w:widowControl w:val="0"/>
        <w:numPr>
          <w:ilvl w:val="0"/>
          <w:numId w:val="16"/>
        </w:numPr>
        <w:tabs>
          <w:tab w:val="left" w:pos="-4860"/>
        </w:tabs>
        <w:spacing w:line="360" w:lineRule="auto"/>
        <w:ind w:left="1134"/>
        <w:jc w:val="both"/>
        <w:rPr>
          <w:rFonts w:cs="Arial"/>
        </w:rPr>
      </w:pPr>
      <w:r w:rsidRPr="00AC0049">
        <w:rPr>
          <w:rFonts w:cs="Arial"/>
        </w:rPr>
        <w:t>z uwzględnieniem umiejętności:</w:t>
      </w:r>
    </w:p>
    <w:p w14:paraId="2F4CE111" w14:textId="77777777" w:rsidR="00AC0049" w:rsidRPr="00AC0049" w:rsidRDefault="00AC0049" w:rsidP="00AC0049">
      <w:pPr>
        <w:widowControl w:val="0"/>
        <w:numPr>
          <w:ilvl w:val="0"/>
          <w:numId w:val="35"/>
        </w:numPr>
        <w:tabs>
          <w:tab w:val="left" w:pos="720"/>
        </w:tabs>
        <w:spacing w:line="360" w:lineRule="auto"/>
        <w:ind w:left="1440" w:hanging="357"/>
        <w:jc w:val="both"/>
        <w:rPr>
          <w:rFonts w:cs="Arial"/>
        </w:rPr>
      </w:pPr>
      <w:r w:rsidRPr="00AC0049">
        <w:rPr>
          <w:rFonts w:cs="Arial"/>
        </w:rPr>
        <w:t>…………………………………………..,</w:t>
      </w:r>
    </w:p>
    <w:p w14:paraId="33631E38" w14:textId="77777777" w:rsidR="00AC0049" w:rsidRPr="00AC0049" w:rsidRDefault="00AC0049" w:rsidP="00AC0049">
      <w:pPr>
        <w:widowControl w:val="0"/>
        <w:numPr>
          <w:ilvl w:val="0"/>
          <w:numId w:val="35"/>
        </w:numPr>
        <w:tabs>
          <w:tab w:val="left" w:pos="720"/>
        </w:tabs>
        <w:spacing w:line="360" w:lineRule="auto"/>
        <w:ind w:left="1440" w:hanging="357"/>
        <w:jc w:val="both"/>
        <w:rPr>
          <w:rFonts w:cs="Arial"/>
        </w:rPr>
      </w:pPr>
      <w:r w:rsidRPr="00AC0049">
        <w:rPr>
          <w:rFonts w:cs="Arial"/>
        </w:rPr>
        <w:t>……………………………………….….,</w:t>
      </w:r>
    </w:p>
    <w:p w14:paraId="7C8B2A66" w14:textId="77777777" w:rsidR="00AC0049" w:rsidRPr="00AC0049" w:rsidRDefault="00AC0049" w:rsidP="00AC0049">
      <w:pPr>
        <w:widowControl w:val="0"/>
        <w:numPr>
          <w:ilvl w:val="0"/>
          <w:numId w:val="35"/>
        </w:numPr>
        <w:tabs>
          <w:tab w:val="left" w:pos="720"/>
        </w:tabs>
        <w:spacing w:line="360" w:lineRule="auto"/>
        <w:ind w:left="1440" w:hanging="357"/>
        <w:jc w:val="both"/>
        <w:rPr>
          <w:rFonts w:cs="Arial"/>
        </w:rPr>
      </w:pPr>
      <w:r w:rsidRPr="00AC0049">
        <w:rPr>
          <w:rFonts w:cs="Arial"/>
        </w:rPr>
        <w:t>…………………………………………...</w:t>
      </w:r>
    </w:p>
    <w:p w14:paraId="01E68604" w14:textId="77777777" w:rsidR="00AC0049" w:rsidRPr="00AC0049" w:rsidRDefault="00AC0049" w:rsidP="00AC0049">
      <w:pPr>
        <w:widowControl w:val="0"/>
        <w:numPr>
          <w:ilvl w:val="0"/>
          <w:numId w:val="16"/>
        </w:numPr>
        <w:tabs>
          <w:tab w:val="left" w:pos="-4860"/>
        </w:tabs>
        <w:spacing w:line="360" w:lineRule="auto"/>
        <w:ind w:left="1134"/>
        <w:jc w:val="both"/>
        <w:rPr>
          <w:rFonts w:cs="Arial"/>
        </w:rPr>
      </w:pPr>
      <w:r w:rsidRPr="00AC0049">
        <w:rPr>
          <w:rFonts w:cs="Arial"/>
        </w:rPr>
        <w:t>z uwzględnieniem kompetencji społecznych:</w:t>
      </w:r>
    </w:p>
    <w:p w14:paraId="03AFFDC8" w14:textId="77777777" w:rsidR="00AC0049" w:rsidRPr="00AC0049" w:rsidRDefault="00AC0049" w:rsidP="00AC0049">
      <w:pPr>
        <w:widowControl w:val="0"/>
        <w:numPr>
          <w:ilvl w:val="0"/>
          <w:numId w:val="36"/>
        </w:numPr>
        <w:tabs>
          <w:tab w:val="left" w:pos="720"/>
        </w:tabs>
        <w:spacing w:line="360" w:lineRule="auto"/>
        <w:ind w:hanging="357"/>
        <w:jc w:val="both"/>
        <w:rPr>
          <w:rFonts w:cs="Arial"/>
        </w:rPr>
      </w:pPr>
      <w:r w:rsidRPr="00AC0049">
        <w:rPr>
          <w:rFonts w:cs="Arial"/>
        </w:rPr>
        <w:t>……………………………………………</w:t>
      </w:r>
    </w:p>
    <w:p w14:paraId="11A78939" w14:textId="77777777" w:rsidR="00AC0049" w:rsidRPr="00AC0049" w:rsidRDefault="00AC0049" w:rsidP="00AC0049">
      <w:pPr>
        <w:spacing w:line="360" w:lineRule="auto"/>
        <w:rPr>
          <w:rFonts w:cs="Arial"/>
        </w:rPr>
      </w:pPr>
    </w:p>
    <w:p w14:paraId="63481694" w14:textId="77777777" w:rsidR="00AC0049" w:rsidRPr="00AC0049" w:rsidRDefault="00AC0049" w:rsidP="00AC0049">
      <w:pPr>
        <w:spacing w:line="360" w:lineRule="auto"/>
        <w:jc w:val="right"/>
        <w:rPr>
          <w:rFonts w:cs="Arial"/>
        </w:rPr>
      </w:pPr>
      <w:r w:rsidRPr="00AC0049">
        <w:rPr>
          <w:rFonts w:cs="Arial"/>
        </w:rPr>
        <w:t>………………………………………………….</w:t>
      </w:r>
    </w:p>
    <w:p w14:paraId="5F971646" w14:textId="77777777" w:rsidR="00AC0049" w:rsidRPr="00AC0049" w:rsidRDefault="00AC0049" w:rsidP="00AC0049">
      <w:pPr>
        <w:spacing w:line="360" w:lineRule="auto"/>
        <w:jc w:val="right"/>
        <w:rPr>
          <w:rFonts w:cs="Arial"/>
        </w:rPr>
      </w:pPr>
      <w:r w:rsidRPr="00AC0049">
        <w:rPr>
          <w:rFonts w:cs="Arial"/>
        </w:rPr>
        <w:t>(podpis osoby upoważnionej przez instytucję szkoleniową</w:t>
      </w:r>
    </w:p>
    <w:p w14:paraId="5DF8DA99" w14:textId="0B25A4EF" w:rsidR="00AC0049" w:rsidRPr="00AC0049" w:rsidRDefault="00AC0049" w:rsidP="00AC0049">
      <w:pPr>
        <w:spacing w:line="360" w:lineRule="auto"/>
        <w:jc w:val="right"/>
        <w:rPr>
          <w:rFonts w:cs="Arial"/>
        </w:rPr>
      </w:pPr>
      <w:r w:rsidRPr="00AC0049">
        <w:rPr>
          <w:rFonts w:cs="Arial"/>
        </w:rPr>
        <w:t xml:space="preserve"> przeprowadzającego szkolenie)</w:t>
      </w:r>
    </w:p>
    <w:p w14:paraId="7D5DA9CF" w14:textId="12988C0F" w:rsidR="009B3566" w:rsidRPr="009B3566" w:rsidRDefault="009B3566" w:rsidP="009B3566">
      <w:pPr>
        <w:tabs>
          <w:tab w:val="left" w:pos="1725"/>
          <w:tab w:val="left" w:pos="9088"/>
          <w:tab w:val="left" w:pos="9230"/>
          <w:tab w:val="left" w:pos="9372"/>
        </w:tabs>
        <w:suppressAutoHyphens/>
        <w:autoSpaceDE w:val="0"/>
        <w:autoSpaceDN w:val="0"/>
        <w:adjustRightInd w:val="0"/>
        <w:spacing w:line="240" w:lineRule="auto"/>
        <w:ind w:right="-2"/>
        <w:jc w:val="right"/>
        <w:rPr>
          <w:rFonts w:cs="Arial"/>
          <w:lang w:eastAsia="ar-SA"/>
        </w:rPr>
      </w:pPr>
      <w:r w:rsidRPr="009B3566">
        <w:rPr>
          <w:rFonts w:cs="Arial"/>
          <w:lang w:eastAsia="ar-SA"/>
        </w:rPr>
        <w:lastRenderedPageBreak/>
        <w:t xml:space="preserve">Załącznik nr 12 - </w:t>
      </w:r>
      <w:r w:rsidRPr="009B3566">
        <w:rPr>
          <w:rFonts w:eastAsia="Arial"/>
          <w:lang w:eastAsia="en-GB" w:bidi="pl-PL"/>
        </w:rPr>
        <w:t>Oznakowanie materiałów dydaktycznych - wzór</w:t>
      </w:r>
    </w:p>
    <w:p w14:paraId="0D4852CD" w14:textId="77777777" w:rsidR="009B3566" w:rsidRPr="009B3566" w:rsidRDefault="009B3566" w:rsidP="009B3566">
      <w:pPr>
        <w:suppressAutoHyphens/>
        <w:spacing w:line="240" w:lineRule="auto"/>
        <w:rPr>
          <w:rFonts w:cs="Arial"/>
          <w:lang w:eastAsia="ar-SA"/>
        </w:rPr>
      </w:pPr>
    </w:p>
    <w:p w14:paraId="2A9D4BD4" w14:textId="77777777" w:rsidR="009B3566" w:rsidRPr="009B3566" w:rsidRDefault="009B3566" w:rsidP="009B3566">
      <w:pPr>
        <w:suppressAutoHyphens/>
        <w:spacing w:line="240" w:lineRule="auto"/>
        <w:rPr>
          <w:rFonts w:cs="Arial"/>
          <w:lang w:eastAsia="ar-SA"/>
        </w:rPr>
      </w:pPr>
    </w:p>
    <w:p w14:paraId="3ABAA6B4" w14:textId="77777777" w:rsidR="009B3566" w:rsidRPr="009B3566" w:rsidRDefault="009B3566" w:rsidP="009B3566">
      <w:pPr>
        <w:suppressAutoHyphens/>
        <w:spacing w:line="240" w:lineRule="auto"/>
        <w:rPr>
          <w:rFonts w:cs="Arial"/>
          <w:lang w:eastAsia="ar-SA"/>
        </w:rPr>
      </w:pPr>
    </w:p>
    <w:p w14:paraId="259A158B" w14:textId="77777777" w:rsidR="009B3566" w:rsidRPr="009B3566" w:rsidRDefault="009B3566" w:rsidP="009B3566">
      <w:pPr>
        <w:suppressAutoHyphens/>
        <w:spacing w:line="240" w:lineRule="auto"/>
        <w:rPr>
          <w:rFonts w:cs="Arial"/>
          <w:lang w:eastAsia="ar-SA"/>
        </w:rPr>
      </w:pPr>
    </w:p>
    <w:p w14:paraId="23393A48" w14:textId="77777777" w:rsidR="009B3566" w:rsidRPr="009B3566" w:rsidRDefault="009B3566" w:rsidP="009B3566">
      <w:pPr>
        <w:suppressAutoHyphens/>
        <w:autoSpaceDE w:val="0"/>
        <w:autoSpaceDN w:val="0"/>
        <w:adjustRightInd w:val="0"/>
        <w:spacing w:line="480" w:lineRule="auto"/>
        <w:rPr>
          <w:rFonts w:cs="Arial"/>
          <w:lang w:eastAsia="ar-SA"/>
        </w:rPr>
      </w:pPr>
      <w:r w:rsidRPr="009B3566">
        <w:rPr>
          <w:rFonts w:cs="Arial"/>
          <w:lang w:eastAsia="ar-SA"/>
        </w:rPr>
        <w:t>Tytuł projektu: „Projekt Ty - Rozwijaj umiejętności, odkrywaj możliwości”,</w:t>
      </w:r>
      <w:r w:rsidRPr="009B3566">
        <w:rPr>
          <w:rFonts w:ascii="Times New Roman" w:hAnsi="Times New Roman"/>
          <w:sz w:val="20"/>
          <w:szCs w:val="20"/>
          <w:lang w:eastAsia="ar-SA"/>
        </w:rPr>
        <w:br/>
      </w:r>
      <w:r w:rsidRPr="009B3566">
        <w:rPr>
          <w:rFonts w:cs="Arial"/>
          <w:lang w:eastAsia="ar-SA"/>
        </w:rPr>
        <w:t>współfinansowany ze środków Europejskiego Funduszu Społecznego Plus (EFS+)</w:t>
      </w:r>
      <w:r w:rsidRPr="009B3566">
        <w:rPr>
          <w:rFonts w:ascii="Times New Roman" w:hAnsi="Times New Roman"/>
          <w:sz w:val="20"/>
          <w:szCs w:val="20"/>
          <w:lang w:eastAsia="ar-SA"/>
        </w:rPr>
        <w:br/>
      </w:r>
      <w:r w:rsidRPr="009B3566">
        <w:rPr>
          <w:rFonts w:cs="Arial"/>
          <w:lang w:eastAsia="ar-SA"/>
        </w:rPr>
        <w:t>Priorytet 5 Fundusze europejskie dla silnego społecznie Pomorza (EFS+)</w:t>
      </w:r>
      <w:r w:rsidRPr="009B3566">
        <w:rPr>
          <w:rFonts w:ascii="Times New Roman" w:hAnsi="Times New Roman"/>
          <w:sz w:val="20"/>
          <w:szCs w:val="20"/>
          <w:lang w:eastAsia="ar-SA"/>
        </w:rPr>
        <w:br/>
      </w:r>
      <w:r w:rsidRPr="009B3566">
        <w:rPr>
          <w:rFonts w:cs="Arial"/>
          <w:lang w:eastAsia="ar-SA"/>
        </w:rPr>
        <w:t>Działanie 5.2 Rynek pracy – projekty powiatowych urzędów pracy</w:t>
      </w:r>
      <w:r w:rsidRPr="009B3566">
        <w:rPr>
          <w:rFonts w:ascii="Times New Roman" w:hAnsi="Times New Roman"/>
          <w:sz w:val="20"/>
          <w:szCs w:val="20"/>
          <w:lang w:eastAsia="ar-SA"/>
        </w:rPr>
        <w:br/>
      </w:r>
      <w:r w:rsidRPr="009B3566">
        <w:rPr>
          <w:rFonts w:cs="Arial"/>
          <w:lang w:eastAsia="ar-SA"/>
        </w:rPr>
        <w:t>w ramach programu Fundusze Europejskie dla Pomorza 2021 – 2027 (FEP 2021 – 2027).</w:t>
      </w:r>
    </w:p>
    <w:p w14:paraId="657DAC41" w14:textId="77777777" w:rsidR="009B3566" w:rsidRPr="009B3566" w:rsidRDefault="009B3566" w:rsidP="009B3566">
      <w:pPr>
        <w:spacing w:after="160" w:line="256" w:lineRule="auto"/>
        <w:rPr>
          <w:rFonts w:eastAsia="Arial" w:cs="Arial"/>
          <w:lang w:eastAsia="ar-SA" w:bidi="pl-PL"/>
        </w:rPr>
      </w:pPr>
    </w:p>
    <w:p w14:paraId="0DFC99C9" w14:textId="5A44B7DF" w:rsidR="001024D1" w:rsidRPr="00075578" w:rsidRDefault="001024D1" w:rsidP="00075578"/>
    <w:sectPr w:rsidR="001024D1" w:rsidRPr="00075578" w:rsidSect="00E52684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560" w:right="1418" w:bottom="1560" w:left="1418" w:header="142" w:footer="2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643B4" w14:textId="77777777" w:rsidR="00485851" w:rsidRDefault="00485851">
      <w:r>
        <w:separator/>
      </w:r>
    </w:p>
  </w:endnote>
  <w:endnote w:type="continuationSeparator" w:id="0">
    <w:p w14:paraId="466CE303" w14:textId="77777777" w:rsidR="00485851" w:rsidRDefault="00485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5BBFD" w14:textId="012114CA" w:rsidR="0024323E" w:rsidRDefault="00086D57" w:rsidP="005C7CC8">
    <w:pPr>
      <w:pStyle w:val="Stopka"/>
      <w:tabs>
        <w:tab w:val="clear" w:pos="4536"/>
        <w:tab w:val="clear" w:pos="9072"/>
        <w:tab w:val="left" w:pos="3705"/>
      </w:tabs>
    </w:pPr>
    <w:r>
      <w:rPr>
        <w:noProof/>
      </w:rPr>
      <w:drawing>
        <wp:anchor distT="0" distB="0" distL="114300" distR="114300" simplePos="0" relativeHeight="251678720" behindDoc="1" locked="0" layoutInCell="1" allowOverlap="1" wp14:anchorId="1E4D06BD" wp14:editId="69602816">
          <wp:simplePos x="0" y="0"/>
          <wp:positionH relativeFrom="margin">
            <wp:posOffset>-471805</wp:posOffset>
          </wp:positionH>
          <wp:positionV relativeFrom="paragraph">
            <wp:posOffset>-382905</wp:posOffset>
          </wp:positionV>
          <wp:extent cx="6768014" cy="647700"/>
          <wp:effectExtent l="0" t="0" r="0" b="0"/>
          <wp:wrapNone/>
          <wp:docPr id="14722628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8014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6525A6D7" wp14:editId="57ED388A">
              <wp:simplePos x="0" y="0"/>
              <wp:positionH relativeFrom="page">
                <wp:align>right</wp:align>
              </wp:positionH>
              <wp:positionV relativeFrom="paragraph">
                <wp:posOffset>-459105</wp:posOffset>
              </wp:positionV>
              <wp:extent cx="7486650" cy="19050"/>
              <wp:effectExtent l="0" t="0" r="19050" b="19050"/>
              <wp:wrapNone/>
              <wp:docPr id="641619030" name="Łącznik prosty 64161903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486650" cy="1905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C5CB86F" id="Łącznik prosty 641619030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" from="538.3pt,-36.15pt" to="1127.8pt,-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" strokecolor="black [3213]" strokeweight=".25pt">
              <v:stroke joinstyle="miter"/>
              <w10:wrap anchorx="page"/>
            </v:line>
          </w:pict>
        </mc:Fallback>
      </mc:AlternateContent>
    </w:r>
    <w:r w:rsidR="005C7CC8">
      <w:tab/>
    </w:r>
  </w:p>
  <w:p w14:paraId="374F8127" w14:textId="6DB13C13" w:rsidR="00D57997" w:rsidRDefault="00D5799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05FCE" w14:textId="115EF9A9" w:rsidR="007B2500" w:rsidRPr="00B01F08" w:rsidRDefault="00CF0C8A" w:rsidP="003526F5">
    <w:pPr>
      <w:pStyle w:val="Stopka"/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5963F7A" wp14:editId="5703F6E0">
              <wp:simplePos x="0" y="0"/>
              <wp:positionH relativeFrom="column">
                <wp:posOffset>-704850</wp:posOffset>
              </wp:positionH>
              <wp:positionV relativeFrom="paragraph">
                <wp:posOffset>-664845</wp:posOffset>
              </wp:positionV>
              <wp:extent cx="7174800" cy="0"/>
              <wp:effectExtent l="0" t="0" r="0" b="0"/>
              <wp:wrapNone/>
              <wp:docPr id="6" name="Łącznik prosty 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2D0C0B1" id="Łącznik prosty 6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5.5pt,-52.35pt" to="509.45pt,-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" strokecolor="black [3213]" strokeweight=".25pt">
              <v:stroke joinstyle="miter"/>
            </v:line>
          </w:pict>
        </mc:Fallback>
      </mc:AlternateContent>
    </w:r>
    <w:r w:rsidR="0024323E"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6473E51E" wp14:editId="0C214DA2">
              <wp:simplePos x="0" y="0"/>
              <wp:positionH relativeFrom="page">
                <wp:posOffset>90805</wp:posOffset>
              </wp:positionH>
              <wp:positionV relativeFrom="paragraph">
                <wp:posOffset>-514985</wp:posOffset>
              </wp:positionV>
              <wp:extent cx="7477125" cy="838200"/>
              <wp:effectExtent l="0" t="0" r="0" b="0"/>
              <wp:wrapNone/>
              <wp:docPr id="2134183182" name="Grupa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477125" cy="838200"/>
                        <a:chOff x="0" y="0"/>
                        <a:chExt cx="7477125" cy="838200"/>
                      </a:xfrm>
                    </wpg:grpSpPr>
                    <pic:pic xmlns:pic="http://schemas.openxmlformats.org/drawingml/2006/picture">
                      <pic:nvPicPr>
                        <pic:cNvPr id="1745026215" name="Obraz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838700" y="0"/>
                          <a:ext cx="617220" cy="66484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17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5524500" y="38100"/>
                          <a:ext cx="1952625" cy="800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7169A6" w14:textId="77777777" w:rsidR="0024323E" w:rsidRPr="00317A87" w:rsidRDefault="0024323E" w:rsidP="0024323E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317A87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Powiatowy Urząd Pracy w Gdyni</w:t>
                            </w:r>
                          </w:p>
                          <w:p w14:paraId="60EEFF49" w14:textId="77777777" w:rsidR="0024323E" w:rsidRPr="00317A87" w:rsidRDefault="0024323E" w:rsidP="0024323E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u</w:t>
                            </w:r>
                            <w:r w:rsidRPr="00317A87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l. Kołłątaja 8, 81-332 Gdynia</w:t>
                            </w:r>
                          </w:p>
                          <w:p w14:paraId="4BC488A2" w14:textId="77777777" w:rsidR="0024323E" w:rsidRPr="00317A87" w:rsidRDefault="0024323E" w:rsidP="0024323E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t</w:t>
                            </w:r>
                            <w:r w:rsidRPr="00317A87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el. (58) 620-48-54, (58) 776-12-26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wps:wsp>
                      <wps:cNvPr id="1159439086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0" y="38100"/>
                          <a:ext cx="3257550" cy="800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8DE650" w14:textId="77777777" w:rsidR="0024323E" w:rsidRPr="0050583C" w:rsidRDefault="0024323E" w:rsidP="0024323E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 w:rsidRPr="0050583C">
                              <w:rPr>
                                <w:sz w:val="21"/>
                                <w:szCs w:val="21"/>
                              </w:rPr>
                              <w:t>Fundusze Europejskie dla Pomorza 2021-2027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473E51E" id="Grupa 3" o:spid="_x0000_s1026" style="position:absolute;left:0;text-align:left;margin-left:7.15pt;margin-top:-40.55pt;width:588.75pt;height:66pt;z-index:251668480;mso-position-horizontal-relative:page" coordsize="74771,8382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" o:spid="_x0000_s1027" type="#_x0000_t75" style="position:absolute;left:48387;width:6172;height:66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">
                <v:imagedata r:id="rId2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8" type="#_x0000_t202" style="position:absolute;left:55245;top:381;width:19526;height:8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<v:textbox>
                  <w:txbxContent>
                    <w:p w14:paraId="737169A6" w14:textId="77777777" w:rsidR="0024323E" w:rsidRPr="00317A87" w:rsidRDefault="0024323E" w:rsidP="0024323E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 w:rsidRPr="00317A87">
                        <w:rPr>
                          <w:b/>
                          <w:bCs/>
                          <w:sz w:val="16"/>
                          <w:szCs w:val="16"/>
                        </w:rPr>
                        <w:t>Powiatowy Urząd Pracy w Gdyni</w:t>
                      </w:r>
                    </w:p>
                    <w:p w14:paraId="60EEFF49" w14:textId="77777777" w:rsidR="0024323E" w:rsidRPr="00317A87" w:rsidRDefault="0024323E" w:rsidP="0024323E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>u</w:t>
                      </w:r>
                      <w:r w:rsidRPr="00317A87">
                        <w:rPr>
                          <w:b/>
                          <w:bCs/>
                          <w:sz w:val="16"/>
                          <w:szCs w:val="16"/>
                        </w:rPr>
                        <w:t>l. Kołłątaja 8, 81-332 Gdynia</w:t>
                      </w:r>
                    </w:p>
                    <w:p w14:paraId="4BC488A2" w14:textId="77777777" w:rsidR="0024323E" w:rsidRPr="00317A87" w:rsidRDefault="0024323E" w:rsidP="0024323E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>t</w:t>
                      </w:r>
                      <w:r w:rsidRPr="00317A87">
                        <w:rPr>
                          <w:b/>
                          <w:bCs/>
                          <w:sz w:val="16"/>
                          <w:szCs w:val="16"/>
                        </w:rPr>
                        <w:t>el. (58) 620-48-54, (58) 776-12-26</w:t>
                      </w:r>
                    </w:p>
                  </w:txbxContent>
                </v:textbox>
              </v:shape>
              <v:shape id="Pole tekstowe 2" o:spid="_x0000_s1029" type="#_x0000_t202" style="position:absolute;top:381;width:32575;height:8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" filled="f" stroked="f">
                <v:textbox>
                  <w:txbxContent>
                    <w:p w14:paraId="078DE650" w14:textId="77777777" w:rsidR="0024323E" w:rsidRPr="0050583C" w:rsidRDefault="0024323E" w:rsidP="0024323E">
                      <w:pPr>
                        <w:rPr>
                          <w:sz w:val="21"/>
                          <w:szCs w:val="21"/>
                        </w:rPr>
                      </w:pPr>
                      <w:r w:rsidRPr="0050583C">
                        <w:rPr>
                          <w:sz w:val="21"/>
                          <w:szCs w:val="21"/>
                        </w:rPr>
                        <w:t>Fundusze Europejskie dla Pomorza 2021-2027</w:t>
                      </w:r>
                    </w:p>
                  </w:txbxContent>
                </v:textbox>
              </v:shape>
              <w10:wrap anchorx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E7B8C" w14:textId="77777777" w:rsidR="00485851" w:rsidRDefault="00485851">
      <w:r>
        <w:separator/>
      </w:r>
    </w:p>
  </w:footnote>
  <w:footnote w:type="continuationSeparator" w:id="0">
    <w:p w14:paraId="5C60A28E" w14:textId="77777777" w:rsidR="00485851" w:rsidRDefault="00485851">
      <w:r>
        <w:continuationSeparator/>
      </w:r>
    </w:p>
  </w:footnote>
  <w:footnote w:id="1">
    <w:p w14:paraId="6DB634EC" w14:textId="77777777" w:rsidR="00904AD5" w:rsidRDefault="00904AD5" w:rsidP="00904AD5">
      <w:pPr>
        <w:pStyle w:val="Tekstprzypisudolnego"/>
        <w:rPr>
          <w:rFonts w:ascii="Arial" w:hAnsi="Arial" w:cs="Aria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18"/>
          <w:szCs w:val="18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E169A" w14:textId="4D371353" w:rsidR="00D57997" w:rsidRDefault="00D57997" w:rsidP="00A2686F">
    <w:pPr>
      <w:pStyle w:val="Nagwek"/>
      <w:ind w:left="-1134"/>
    </w:pPr>
    <w:r>
      <w:rPr>
        <w:noProof/>
      </w:rPr>
      <w:drawing>
        <wp:anchor distT="0" distB="0" distL="114300" distR="114300" simplePos="0" relativeHeight="251672576" behindDoc="1" locked="0" layoutInCell="1" allowOverlap="1" wp14:anchorId="1A9D5CA9" wp14:editId="1A68548D">
          <wp:simplePos x="0" y="0"/>
          <wp:positionH relativeFrom="margin">
            <wp:align>center</wp:align>
          </wp:positionH>
          <wp:positionV relativeFrom="paragraph">
            <wp:posOffset>93345</wp:posOffset>
          </wp:positionV>
          <wp:extent cx="7322185" cy="688975"/>
          <wp:effectExtent l="0" t="0" r="0" b="0"/>
          <wp:wrapNone/>
          <wp:docPr id="622493159" name="Obraz 6224931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22185" cy="688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ECDDA9" w14:textId="5B459834" w:rsidR="00D57997" w:rsidRDefault="00D57997" w:rsidP="00A2686F">
    <w:pPr>
      <w:pStyle w:val="Nagwek"/>
      <w:ind w:left="-1134"/>
    </w:pPr>
  </w:p>
  <w:p w14:paraId="07284E94" w14:textId="53D1241D" w:rsidR="00902B6E" w:rsidRDefault="00902B6E" w:rsidP="00A2686F">
    <w:pPr>
      <w:pStyle w:val="Nagwek"/>
      <w:ind w:left="-1134"/>
    </w:pPr>
  </w:p>
  <w:p w14:paraId="54829833" w14:textId="7CE6C68A" w:rsidR="00D57997" w:rsidRDefault="00A72E1C" w:rsidP="00A2686F">
    <w:pPr>
      <w:pStyle w:val="Nagwek"/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2492DABB" wp14:editId="4FEE96C9">
              <wp:simplePos x="0" y="0"/>
              <wp:positionH relativeFrom="page">
                <wp:posOffset>57150</wp:posOffset>
              </wp:positionH>
              <wp:positionV relativeFrom="paragraph">
                <wp:posOffset>286384</wp:posOffset>
              </wp:positionV>
              <wp:extent cx="7439025" cy="28575"/>
              <wp:effectExtent l="0" t="0" r="28575" b="28575"/>
              <wp:wrapNone/>
              <wp:docPr id="2009885122" name="Łącznik prosty 200988512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439025" cy="28575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FA67C4F" id="Łącznik prosty 2009885122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.5pt,22.55pt" to="590.25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" strokecolor="black [3213]" strokeweight=".25pt">
              <v:stroke joinstyle="miter"/>
              <w10:wrap anchorx="page"/>
            </v:line>
          </w:pict>
        </mc:Fallback>
      </mc:AlternateContent>
    </w:r>
  </w:p>
  <w:p w14:paraId="377C3C9B" w14:textId="3456B191" w:rsidR="009A4ACC" w:rsidRDefault="009A4ACC" w:rsidP="00A2686F">
    <w:pPr>
      <w:pStyle w:val="Nagwek"/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0D70F" w14:textId="7A897DEC" w:rsidR="000174EA" w:rsidRDefault="006366D9" w:rsidP="00E64D96">
    <w:pPr>
      <w:pStyle w:val="Nagwek"/>
      <w:ind w:left="-1134"/>
    </w:pPr>
    <w:r>
      <w:rPr>
        <w:noProof/>
      </w:rPr>
      <w:drawing>
        <wp:anchor distT="0" distB="0" distL="114300" distR="114300" simplePos="0" relativeHeight="251666432" behindDoc="1" locked="0" layoutInCell="1" allowOverlap="1" wp14:anchorId="7721B637" wp14:editId="4EB86269">
          <wp:simplePos x="0" y="0"/>
          <wp:positionH relativeFrom="page">
            <wp:align>right</wp:align>
          </wp:positionH>
          <wp:positionV relativeFrom="paragraph">
            <wp:posOffset>52705</wp:posOffset>
          </wp:positionV>
          <wp:extent cx="7592130" cy="714375"/>
          <wp:effectExtent l="0" t="0" r="0" b="0"/>
          <wp:wrapNone/>
          <wp:docPr id="30799169" name="Obraz 307991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2130" cy="714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174EA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B066BC" wp14:editId="5D624032">
              <wp:simplePos x="0" y="0"/>
              <wp:positionH relativeFrom="column">
                <wp:posOffset>-748030</wp:posOffset>
              </wp:positionH>
              <wp:positionV relativeFrom="paragraph">
                <wp:posOffset>871220</wp:posOffset>
              </wp:positionV>
              <wp:extent cx="7258050" cy="0"/>
              <wp:effectExtent l="0" t="0" r="0" b="0"/>
              <wp:wrapNone/>
              <wp:docPr id="5" name="Łącznik prosty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C8A19EC" id="Łącznik prosty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8.9pt,68.6pt" to="512.6pt,6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" strokecolor="black [3213]" strokeweight=".2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1E6EA95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04935"/>
    <w:multiLevelType w:val="hybridMultilevel"/>
    <w:tmpl w:val="631C8FB6"/>
    <w:lvl w:ilvl="0" w:tplc="B2642D6C">
      <w:start w:val="1"/>
      <w:numFmt w:val="bullet"/>
      <w:lvlText w:val="-"/>
      <w:lvlJc w:val="left"/>
      <w:pPr>
        <w:ind w:left="975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5EC89F6">
      <w:start w:val="1"/>
      <w:numFmt w:val="bullet"/>
      <w:lvlText w:val="o"/>
      <w:lvlJc w:val="left"/>
      <w:pPr>
        <w:ind w:left="144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A341C80">
      <w:start w:val="1"/>
      <w:numFmt w:val="bullet"/>
      <w:lvlText w:val="▪"/>
      <w:lvlJc w:val="left"/>
      <w:pPr>
        <w:ind w:left="216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99BEAC1E">
      <w:start w:val="1"/>
      <w:numFmt w:val="bullet"/>
      <w:lvlText w:val="•"/>
      <w:lvlJc w:val="left"/>
      <w:pPr>
        <w:ind w:left="288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A2D67492">
      <w:start w:val="1"/>
      <w:numFmt w:val="bullet"/>
      <w:lvlText w:val="o"/>
      <w:lvlJc w:val="left"/>
      <w:pPr>
        <w:ind w:left="360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6CF08A22">
      <w:start w:val="1"/>
      <w:numFmt w:val="bullet"/>
      <w:lvlText w:val="▪"/>
      <w:lvlJc w:val="left"/>
      <w:pPr>
        <w:ind w:left="432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E3E43294">
      <w:start w:val="1"/>
      <w:numFmt w:val="bullet"/>
      <w:lvlText w:val="•"/>
      <w:lvlJc w:val="left"/>
      <w:pPr>
        <w:ind w:left="504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E5765C78">
      <w:start w:val="1"/>
      <w:numFmt w:val="bullet"/>
      <w:lvlText w:val="o"/>
      <w:lvlJc w:val="left"/>
      <w:pPr>
        <w:ind w:left="576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D0E44D5E">
      <w:start w:val="1"/>
      <w:numFmt w:val="bullet"/>
      <w:lvlText w:val="▪"/>
      <w:lvlJc w:val="left"/>
      <w:pPr>
        <w:ind w:left="6480" w:firstLine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0D3D13B6"/>
    <w:multiLevelType w:val="hybridMultilevel"/>
    <w:tmpl w:val="0DF607CE"/>
    <w:lvl w:ilvl="0" w:tplc="EE027C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A766F"/>
    <w:multiLevelType w:val="hybridMultilevel"/>
    <w:tmpl w:val="EBC204B0"/>
    <w:lvl w:ilvl="0" w:tplc="3C8C5A84">
      <w:start w:val="1"/>
      <w:numFmt w:val="decimal"/>
      <w:lvlText w:val="%1."/>
      <w:lvlJc w:val="left"/>
      <w:pPr>
        <w:ind w:left="9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3721CD4">
      <w:start w:val="1"/>
      <w:numFmt w:val="lowerLetter"/>
      <w:lvlText w:val="%2"/>
      <w:lvlJc w:val="left"/>
      <w:pPr>
        <w:ind w:left="150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35C2B0E8">
      <w:start w:val="1"/>
      <w:numFmt w:val="lowerRoman"/>
      <w:lvlText w:val="%3"/>
      <w:lvlJc w:val="left"/>
      <w:pPr>
        <w:ind w:left="222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3440E46A">
      <w:start w:val="1"/>
      <w:numFmt w:val="decimal"/>
      <w:lvlText w:val="%4"/>
      <w:lvlJc w:val="left"/>
      <w:pPr>
        <w:ind w:left="294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D5E1DB6">
      <w:start w:val="1"/>
      <w:numFmt w:val="lowerLetter"/>
      <w:lvlText w:val="%5"/>
      <w:lvlJc w:val="left"/>
      <w:pPr>
        <w:ind w:left="366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28D4BFFE">
      <w:start w:val="1"/>
      <w:numFmt w:val="lowerRoman"/>
      <w:lvlText w:val="%6"/>
      <w:lvlJc w:val="left"/>
      <w:pPr>
        <w:ind w:left="43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1EE221A2">
      <w:start w:val="1"/>
      <w:numFmt w:val="decimal"/>
      <w:lvlText w:val="%7"/>
      <w:lvlJc w:val="left"/>
      <w:pPr>
        <w:ind w:left="510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85DCF1D4">
      <w:start w:val="1"/>
      <w:numFmt w:val="lowerLetter"/>
      <w:lvlText w:val="%8"/>
      <w:lvlJc w:val="left"/>
      <w:pPr>
        <w:ind w:left="582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A4A9560">
      <w:start w:val="1"/>
      <w:numFmt w:val="lowerRoman"/>
      <w:lvlText w:val="%9"/>
      <w:lvlJc w:val="left"/>
      <w:pPr>
        <w:ind w:left="654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170D7058"/>
    <w:multiLevelType w:val="hybridMultilevel"/>
    <w:tmpl w:val="9242957E"/>
    <w:lvl w:ilvl="0" w:tplc="67B299EE">
      <w:start w:val="1"/>
      <w:numFmt w:val="lowerLetter"/>
      <w:lvlText w:val="%1."/>
      <w:lvlJc w:val="left"/>
      <w:pPr>
        <w:tabs>
          <w:tab w:val="num" w:pos="1797"/>
        </w:tabs>
        <w:ind w:left="179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2"/>
        </w:tabs>
        <w:ind w:left="1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732"/>
        </w:tabs>
        <w:ind w:left="732" w:hanging="180"/>
      </w:pPr>
    </w:lvl>
    <w:lvl w:ilvl="3" w:tplc="0415000F">
      <w:start w:val="1"/>
      <w:numFmt w:val="decimal"/>
      <w:lvlText w:val="%4."/>
      <w:lvlJc w:val="left"/>
      <w:pPr>
        <w:tabs>
          <w:tab w:val="num" w:pos="1452"/>
        </w:tabs>
        <w:ind w:left="145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172"/>
        </w:tabs>
        <w:ind w:left="2172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2892"/>
        </w:tabs>
        <w:ind w:left="2892" w:hanging="180"/>
      </w:pPr>
    </w:lvl>
    <w:lvl w:ilvl="6" w:tplc="0415000F">
      <w:start w:val="1"/>
      <w:numFmt w:val="decimal"/>
      <w:lvlText w:val="%7."/>
      <w:lvlJc w:val="left"/>
      <w:pPr>
        <w:tabs>
          <w:tab w:val="num" w:pos="3612"/>
        </w:tabs>
        <w:ind w:left="3612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332"/>
        </w:tabs>
        <w:ind w:left="4332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052"/>
        </w:tabs>
        <w:ind w:left="5052" w:hanging="180"/>
      </w:pPr>
    </w:lvl>
  </w:abstractNum>
  <w:abstractNum w:abstractNumId="5" w15:restartNumberingAfterBreak="0">
    <w:nsid w:val="19D5264C"/>
    <w:multiLevelType w:val="hybridMultilevel"/>
    <w:tmpl w:val="C0BC7940"/>
    <w:lvl w:ilvl="0" w:tplc="23387192">
      <w:start w:val="1"/>
      <w:numFmt w:val="decimal"/>
      <w:lvlText w:val="%1)"/>
      <w:lvlJc w:val="left"/>
      <w:pPr>
        <w:ind w:left="53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85E4EB2A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D703C3E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AAB8F09A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CBA0327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D8E457E0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A066DA64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EDDA65B2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B57AB9F0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 w15:restartNumberingAfterBreak="0">
    <w:nsid w:val="1BCE5CED"/>
    <w:multiLevelType w:val="hybridMultilevel"/>
    <w:tmpl w:val="AF8C234C"/>
    <w:lvl w:ilvl="0" w:tplc="D0F866D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A2755D"/>
    <w:multiLevelType w:val="hybridMultilevel"/>
    <w:tmpl w:val="85688A7E"/>
    <w:lvl w:ilvl="0" w:tplc="AFCA4B18">
      <w:start w:val="1"/>
      <w:numFmt w:val="bullet"/>
      <w:lvlText w:val="-"/>
      <w:lvlJc w:val="left"/>
      <w:pPr>
        <w:ind w:left="144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17006D2"/>
    <w:multiLevelType w:val="hybridMultilevel"/>
    <w:tmpl w:val="9286B4E4"/>
    <w:lvl w:ilvl="0" w:tplc="D0F866D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50A22CC"/>
    <w:multiLevelType w:val="hybridMultilevel"/>
    <w:tmpl w:val="29CA92C6"/>
    <w:lvl w:ilvl="0" w:tplc="AFCA4B18">
      <w:start w:val="1"/>
      <w:numFmt w:val="bullet"/>
      <w:lvlText w:val="-"/>
      <w:lvlJc w:val="left"/>
      <w:pPr>
        <w:ind w:left="144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6B245E0"/>
    <w:multiLevelType w:val="hybridMultilevel"/>
    <w:tmpl w:val="EAC8B10A"/>
    <w:lvl w:ilvl="0" w:tplc="AFCA4B18">
      <w:start w:val="1"/>
      <w:numFmt w:val="bullet"/>
      <w:lvlText w:val="-"/>
      <w:lvlJc w:val="left"/>
      <w:pPr>
        <w:ind w:left="2137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1" w15:restartNumberingAfterBreak="0">
    <w:nsid w:val="2BE40C6B"/>
    <w:multiLevelType w:val="hybridMultilevel"/>
    <w:tmpl w:val="AF18B956"/>
    <w:lvl w:ilvl="0" w:tplc="AFCA4B18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694C60"/>
    <w:multiLevelType w:val="multilevel"/>
    <w:tmpl w:val="C8AAA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3" w15:restartNumberingAfterBreak="0">
    <w:nsid w:val="398B42BD"/>
    <w:multiLevelType w:val="hybridMultilevel"/>
    <w:tmpl w:val="17403DC6"/>
    <w:lvl w:ilvl="0" w:tplc="AFCA4B18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9A24446"/>
    <w:multiLevelType w:val="hybridMultilevel"/>
    <w:tmpl w:val="165ABC1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E5D47C5"/>
    <w:multiLevelType w:val="hybridMultilevel"/>
    <w:tmpl w:val="A99C3898"/>
    <w:lvl w:ilvl="0" w:tplc="24E23AE4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032145"/>
    <w:multiLevelType w:val="hybridMultilevel"/>
    <w:tmpl w:val="15D607C2"/>
    <w:lvl w:ilvl="0" w:tplc="FFFFFFFF">
      <w:start w:val="1"/>
      <w:numFmt w:val="lowerLetter"/>
      <w:lvlText w:val="%1."/>
      <w:lvlJc w:val="left"/>
      <w:pPr>
        <w:ind w:left="1571" w:hanging="360"/>
      </w:pPr>
    </w:lvl>
    <w:lvl w:ilvl="1" w:tplc="FFFFFFFF">
      <w:start w:val="1"/>
      <w:numFmt w:val="lowerLetter"/>
      <w:lvlText w:val="%2."/>
      <w:lvlJc w:val="left"/>
      <w:pPr>
        <w:ind w:left="2291" w:hanging="360"/>
      </w:pPr>
    </w:lvl>
    <w:lvl w:ilvl="2" w:tplc="FFFFFFFF">
      <w:start w:val="1"/>
      <w:numFmt w:val="lowerRoman"/>
      <w:lvlText w:val="%3."/>
      <w:lvlJc w:val="right"/>
      <w:pPr>
        <w:ind w:left="3011" w:hanging="180"/>
      </w:pPr>
    </w:lvl>
    <w:lvl w:ilvl="3" w:tplc="FFFFFFFF">
      <w:start w:val="1"/>
      <w:numFmt w:val="decimal"/>
      <w:lvlText w:val="%4."/>
      <w:lvlJc w:val="left"/>
      <w:pPr>
        <w:ind w:left="3731" w:hanging="360"/>
      </w:pPr>
    </w:lvl>
    <w:lvl w:ilvl="4" w:tplc="FFFFFFFF">
      <w:start w:val="1"/>
      <w:numFmt w:val="lowerLetter"/>
      <w:lvlText w:val="%5."/>
      <w:lvlJc w:val="left"/>
      <w:pPr>
        <w:ind w:left="4451" w:hanging="360"/>
      </w:pPr>
    </w:lvl>
    <w:lvl w:ilvl="5" w:tplc="FFFFFFFF">
      <w:start w:val="1"/>
      <w:numFmt w:val="lowerRoman"/>
      <w:lvlText w:val="%6."/>
      <w:lvlJc w:val="right"/>
      <w:pPr>
        <w:ind w:left="5171" w:hanging="180"/>
      </w:pPr>
    </w:lvl>
    <w:lvl w:ilvl="6" w:tplc="FFFFFFFF">
      <w:start w:val="1"/>
      <w:numFmt w:val="decimal"/>
      <w:lvlText w:val="%7."/>
      <w:lvlJc w:val="left"/>
      <w:pPr>
        <w:ind w:left="5891" w:hanging="360"/>
      </w:pPr>
    </w:lvl>
    <w:lvl w:ilvl="7" w:tplc="FFFFFFFF">
      <w:start w:val="1"/>
      <w:numFmt w:val="lowerLetter"/>
      <w:lvlText w:val="%8."/>
      <w:lvlJc w:val="left"/>
      <w:pPr>
        <w:ind w:left="6611" w:hanging="360"/>
      </w:pPr>
    </w:lvl>
    <w:lvl w:ilvl="8" w:tplc="FFFFFFFF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43F97A59"/>
    <w:multiLevelType w:val="hybridMultilevel"/>
    <w:tmpl w:val="B59A484E"/>
    <w:lvl w:ilvl="0" w:tplc="E5F4484A">
      <w:start w:val="3"/>
      <w:numFmt w:val="decimal"/>
      <w:lvlText w:val="%1."/>
      <w:lvlJc w:val="left"/>
      <w:pPr>
        <w:ind w:left="1398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F13D14"/>
    <w:multiLevelType w:val="hybridMultilevel"/>
    <w:tmpl w:val="E57C819A"/>
    <w:lvl w:ilvl="0" w:tplc="28360C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20" w15:restartNumberingAfterBreak="0">
    <w:nsid w:val="5F37077E"/>
    <w:multiLevelType w:val="multilevel"/>
    <w:tmpl w:val="890E786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1" w15:restartNumberingAfterBreak="0">
    <w:nsid w:val="64597915"/>
    <w:multiLevelType w:val="multilevel"/>
    <w:tmpl w:val="428E9EAC"/>
    <w:styleLink w:val="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65B21933"/>
    <w:multiLevelType w:val="hybridMultilevel"/>
    <w:tmpl w:val="42F64322"/>
    <w:lvl w:ilvl="0" w:tplc="B0146026">
      <w:start w:val="1"/>
      <w:numFmt w:val="decimal"/>
      <w:lvlText w:val="%1)"/>
      <w:lvlJc w:val="left"/>
      <w:pPr>
        <w:ind w:left="153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20AA9140">
      <w:start w:val="1"/>
      <w:numFmt w:val="lowerLetter"/>
      <w:lvlText w:val="%2"/>
      <w:lvlJc w:val="left"/>
      <w:pPr>
        <w:ind w:left="136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2" w:tplc="BC406048">
      <w:start w:val="1"/>
      <w:numFmt w:val="lowerRoman"/>
      <w:lvlText w:val="%3"/>
      <w:lvlJc w:val="left"/>
      <w:pPr>
        <w:ind w:left="208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3" w:tplc="198C5084">
      <w:start w:val="1"/>
      <w:numFmt w:val="decimal"/>
      <w:lvlText w:val="%4"/>
      <w:lvlJc w:val="left"/>
      <w:pPr>
        <w:ind w:left="280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4" w:tplc="533A637C">
      <w:start w:val="1"/>
      <w:numFmt w:val="lowerLetter"/>
      <w:lvlText w:val="%5"/>
      <w:lvlJc w:val="left"/>
      <w:pPr>
        <w:ind w:left="352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5" w:tplc="FA3C5AD8">
      <w:start w:val="1"/>
      <w:numFmt w:val="lowerRoman"/>
      <w:lvlText w:val="%6"/>
      <w:lvlJc w:val="left"/>
      <w:pPr>
        <w:ind w:left="424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6" w:tplc="6F581E9A">
      <w:start w:val="1"/>
      <w:numFmt w:val="decimal"/>
      <w:lvlText w:val="%7"/>
      <w:lvlJc w:val="left"/>
      <w:pPr>
        <w:ind w:left="496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7" w:tplc="71F67E0E">
      <w:start w:val="1"/>
      <w:numFmt w:val="lowerLetter"/>
      <w:lvlText w:val="%8"/>
      <w:lvlJc w:val="left"/>
      <w:pPr>
        <w:ind w:left="568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8" w:tplc="3E3CFC5E">
      <w:start w:val="1"/>
      <w:numFmt w:val="lowerRoman"/>
      <w:lvlText w:val="%9"/>
      <w:lvlJc w:val="left"/>
      <w:pPr>
        <w:ind w:left="640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</w:abstractNum>
  <w:abstractNum w:abstractNumId="23" w15:restartNumberingAfterBreak="0">
    <w:nsid w:val="6B613F23"/>
    <w:multiLevelType w:val="hybridMultilevel"/>
    <w:tmpl w:val="B8AAEEF4"/>
    <w:lvl w:ilvl="0" w:tplc="BCEACD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48550A9"/>
    <w:multiLevelType w:val="hybridMultilevel"/>
    <w:tmpl w:val="4DC619AC"/>
    <w:lvl w:ilvl="0" w:tplc="760AE05E">
      <w:start w:val="1"/>
      <w:numFmt w:val="decimal"/>
      <w:lvlText w:val="%1."/>
      <w:lvlJc w:val="left"/>
      <w:pPr>
        <w:ind w:left="720" w:hanging="360"/>
      </w:pPr>
      <w:rPr>
        <w:spacing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5469A0"/>
    <w:multiLevelType w:val="hybridMultilevel"/>
    <w:tmpl w:val="DD9C3C84"/>
    <w:lvl w:ilvl="0" w:tplc="2578E716">
      <w:start w:val="5"/>
      <w:numFmt w:val="decimal"/>
      <w:lvlText w:val="%1."/>
      <w:lvlJc w:val="left"/>
      <w:pPr>
        <w:ind w:left="28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FBEF044">
      <w:start w:val="1"/>
      <w:numFmt w:val="lowerLetter"/>
      <w:lvlText w:val="%2"/>
      <w:lvlJc w:val="left"/>
      <w:pPr>
        <w:ind w:left="150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EECD640">
      <w:start w:val="1"/>
      <w:numFmt w:val="lowerRoman"/>
      <w:lvlText w:val="%3"/>
      <w:lvlJc w:val="left"/>
      <w:pPr>
        <w:ind w:left="222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0CB24BCA">
      <w:start w:val="1"/>
      <w:numFmt w:val="decimal"/>
      <w:lvlText w:val="%4"/>
      <w:lvlJc w:val="left"/>
      <w:pPr>
        <w:ind w:left="294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10201AC4">
      <w:start w:val="1"/>
      <w:numFmt w:val="lowerLetter"/>
      <w:lvlText w:val="%5"/>
      <w:lvlJc w:val="left"/>
      <w:pPr>
        <w:ind w:left="366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FA0279C">
      <w:start w:val="1"/>
      <w:numFmt w:val="lowerRoman"/>
      <w:lvlText w:val="%6"/>
      <w:lvlJc w:val="left"/>
      <w:pPr>
        <w:ind w:left="438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B04A560">
      <w:start w:val="1"/>
      <w:numFmt w:val="decimal"/>
      <w:lvlText w:val="%7"/>
      <w:lvlJc w:val="left"/>
      <w:pPr>
        <w:ind w:left="510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D324BA98">
      <w:start w:val="1"/>
      <w:numFmt w:val="lowerLetter"/>
      <w:lvlText w:val="%8"/>
      <w:lvlJc w:val="left"/>
      <w:pPr>
        <w:ind w:left="582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EBFA898C">
      <w:start w:val="1"/>
      <w:numFmt w:val="lowerRoman"/>
      <w:lvlText w:val="%9"/>
      <w:lvlJc w:val="left"/>
      <w:pPr>
        <w:ind w:left="654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 w15:restartNumberingAfterBreak="0">
    <w:nsid w:val="7FA35C0A"/>
    <w:multiLevelType w:val="multilevel"/>
    <w:tmpl w:val="428E9EAC"/>
    <w:numStyleLink w:val="Lista1"/>
  </w:abstractNum>
  <w:num w:numId="1" w16cid:durableId="2064522108">
    <w:abstractNumId w:val="21"/>
  </w:num>
  <w:num w:numId="2" w16cid:durableId="824469408">
    <w:abstractNumId w:val="26"/>
  </w:num>
  <w:num w:numId="3" w16cid:durableId="1168984572">
    <w:abstractNumId w:val="19"/>
  </w:num>
  <w:num w:numId="4" w16cid:durableId="1377240166">
    <w:abstractNumId w:val="12"/>
  </w:num>
  <w:num w:numId="5" w16cid:durableId="1900902902">
    <w:abstractNumId w:val="20"/>
  </w:num>
  <w:num w:numId="6" w16cid:durableId="2037153607">
    <w:abstractNumId w:val="3"/>
  </w:num>
  <w:num w:numId="7" w16cid:durableId="1636838558">
    <w:abstractNumId w:val="2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33083333">
    <w:abstractNumId w:val="1"/>
  </w:num>
  <w:num w:numId="9" w16cid:durableId="6421273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0853180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499133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69197146">
    <w:abstractNumId w:val="13"/>
  </w:num>
  <w:num w:numId="13" w16cid:durableId="318728791">
    <w:abstractNumId w:val="9"/>
  </w:num>
  <w:num w:numId="14" w16cid:durableId="564027907">
    <w:abstractNumId w:val="7"/>
  </w:num>
  <w:num w:numId="15" w16cid:durableId="1092164546">
    <w:abstractNumId w:val="18"/>
  </w:num>
  <w:num w:numId="16" w16cid:durableId="14158581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62052296">
    <w:abstractNumId w:val="6"/>
  </w:num>
  <w:num w:numId="18" w16cid:durableId="1324576">
    <w:abstractNumId w:val="8"/>
  </w:num>
  <w:num w:numId="19" w16cid:durableId="162822389">
    <w:abstractNumId w:val="23"/>
  </w:num>
  <w:num w:numId="20" w16cid:durableId="1955020217">
    <w:abstractNumId w:val="0"/>
  </w:num>
  <w:num w:numId="21" w16cid:durableId="2990426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74992675">
    <w:abstractNumId w:val="6"/>
  </w:num>
  <w:num w:numId="23" w16cid:durableId="985400422">
    <w:abstractNumId w:val="8"/>
  </w:num>
  <w:num w:numId="24" w16cid:durableId="709886547">
    <w:abstractNumId w:val="23"/>
  </w:num>
  <w:num w:numId="25" w16cid:durableId="1419711529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5804246">
    <w:abstractNumId w:val="18"/>
  </w:num>
  <w:num w:numId="27" w16cid:durableId="633217228">
    <w:abstractNumId w:val="3"/>
  </w:num>
  <w:num w:numId="28" w16cid:durableId="1990742156">
    <w:abstractNumId w:val="4"/>
  </w:num>
  <w:num w:numId="29" w16cid:durableId="1446268779">
    <w:abstractNumId w:val="2"/>
  </w:num>
  <w:num w:numId="30" w16cid:durableId="206236069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280595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357545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66122297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 w16cid:durableId="827015107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 w16cid:durableId="1408188843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585799073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 w16cid:durableId="649134857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13488769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 w16cid:durableId="1035156295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BEEFC2DB-2919-4049-81D7-6204E7F8F5B0}"/>
  </w:docVars>
  <w:rsids>
    <w:rsidRoot w:val="001A02A1"/>
    <w:rsid w:val="00013D09"/>
    <w:rsid w:val="000172BF"/>
    <w:rsid w:val="000174EA"/>
    <w:rsid w:val="000364DF"/>
    <w:rsid w:val="00061F20"/>
    <w:rsid w:val="00075578"/>
    <w:rsid w:val="00080D83"/>
    <w:rsid w:val="0008414A"/>
    <w:rsid w:val="00086D57"/>
    <w:rsid w:val="000A2FA7"/>
    <w:rsid w:val="000A3836"/>
    <w:rsid w:val="000C49FD"/>
    <w:rsid w:val="000D283E"/>
    <w:rsid w:val="001024D1"/>
    <w:rsid w:val="0010379F"/>
    <w:rsid w:val="00103A2F"/>
    <w:rsid w:val="00111A9C"/>
    <w:rsid w:val="00113B40"/>
    <w:rsid w:val="00117D12"/>
    <w:rsid w:val="00120BC8"/>
    <w:rsid w:val="00124D4A"/>
    <w:rsid w:val="001304E7"/>
    <w:rsid w:val="00130B23"/>
    <w:rsid w:val="001323BA"/>
    <w:rsid w:val="001520FF"/>
    <w:rsid w:val="001526C1"/>
    <w:rsid w:val="00183AAA"/>
    <w:rsid w:val="00184575"/>
    <w:rsid w:val="0018591C"/>
    <w:rsid w:val="001917BC"/>
    <w:rsid w:val="001A02A1"/>
    <w:rsid w:val="001A081C"/>
    <w:rsid w:val="001A3D33"/>
    <w:rsid w:val="001B210F"/>
    <w:rsid w:val="001B7124"/>
    <w:rsid w:val="001C07E6"/>
    <w:rsid w:val="001D059A"/>
    <w:rsid w:val="00202ABA"/>
    <w:rsid w:val="00241C1F"/>
    <w:rsid w:val="002425AE"/>
    <w:rsid w:val="0024323E"/>
    <w:rsid w:val="002443B7"/>
    <w:rsid w:val="002529E4"/>
    <w:rsid w:val="002A312D"/>
    <w:rsid w:val="002C0D8D"/>
    <w:rsid w:val="002C6347"/>
    <w:rsid w:val="003002B2"/>
    <w:rsid w:val="00315901"/>
    <w:rsid w:val="00317CA7"/>
    <w:rsid w:val="00320AAC"/>
    <w:rsid w:val="00325198"/>
    <w:rsid w:val="003526F5"/>
    <w:rsid w:val="0035482A"/>
    <w:rsid w:val="00357405"/>
    <w:rsid w:val="003619F2"/>
    <w:rsid w:val="00365820"/>
    <w:rsid w:val="0036789C"/>
    <w:rsid w:val="0039220C"/>
    <w:rsid w:val="0039693E"/>
    <w:rsid w:val="003C2935"/>
    <w:rsid w:val="003C554F"/>
    <w:rsid w:val="003D557F"/>
    <w:rsid w:val="003F0398"/>
    <w:rsid w:val="0040149C"/>
    <w:rsid w:val="00414478"/>
    <w:rsid w:val="00435EBF"/>
    <w:rsid w:val="004430F4"/>
    <w:rsid w:val="00443E67"/>
    <w:rsid w:val="00464281"/>
    <w:rsid w:val="0048498A"/>
    <w:rsid w:val="00485851"/>
    <w:rsid w:val="00492BD3"/>
    <w:rsid w:val="004B38AD"/>
    <w:rsid w:val="004B70BD"/>
    <w:rsid w:val="004C303B"/>
    <w:rsid w:val="0052111D"/>
    <w:rsid w:val="005266B7"/>
    <w:rsid w:val="00556CB7"/>
    <w:rsid w:val="005760A9"/>
    <w:rsid w:val="00594464"/>
    <w:rsid w:val="00595908"/>
    <w:rsid w:val="005B508C"/>
    <w:rsid w:val="005B6FCE"/>
    <w:rsid w:val="005C39E9"/>
    <w:rsid w:val="005C7CC8"/>
    <w:rsid w:val="0060576F"/>
    <w:rsid w:val="0061767F"/>
    <w:rsid w:val="00622781"/>
    <w:rsid w:val="006366D9"/>
    <w:rsid w:val="00640BFF"/>
    <w:rsid w:val="00647A66"/>
    <w:rsid w:val="0066032A"/>
    <w:rsid w:val="00665A91"/>
    <w:rsid w:val="0069621B"/>
    <w:rsid w:val="006972EF"/>
    <w:rsid w:val="006A0CD1"/>
    <w:rsid w:val="006A2344"/>
    <w:rsid w:val="006B4267"/>
    <w:rsid w:val="006D0D46"/>
    <w:rsid w:val="006D30EB"/>
    <w:rsid w:val="006E1CBA"/>
    <w:rsid w:val="006E359B"/>
    <w:rsid w:val="006F0C63"/>
    <w:rsid w:val="006F209E"/>
    <w:rsid w:val="006F4A0D"/>
    <w:rsid w:val="007114B4"/>
    <w:rsid w:val="007163A8"/>
    <w:rsid w:val="007165E7"/>
    <w:rsid w:val="00727F94"/>
    <w:rsid w:val="00732137"/>
    <w:rsid w:val="007337EB"/>
    <w:rsid w:val="007406BB"/>
    <w:rsid w:val="00745D18"/>
    <w:rsid w:val="00771BB5"/>
    <w:rsid w:val="00776530"/>
    <w:rsid w:val="00781A04"/>
    <w:rsid w:val="00791E8E"/>
    <w:rsid w:val="007A0109"/>
    <w:rsid w:val="007B2500"/>
    <w:rsid w:val="007B5688"/>
    <w:rsid w:val="007B6A89"/>
    <w:rsid w:val="007C70AF"/>
    <w:rsid w:val="007D61D6"/>
    <w:rsid w:val="007E1B19"/>
    <w:rsid w:val="007F2482"/>
    <w:rsid w:val="007F3623"/>
    <w:rsid w:val="00812104"/>
    <w:rsid w:val="00821BD2"/>
    <w:rsid w:val="00827311"/>
    <w:rsid w:val="00834BB4"/>
    <w:rsid w:val="00835187"/>
    <w:rsid w:val="00840580"/>
    <w:rsid w:val="0086717C"/>
    <w:rsid w:val="008721A2"/>
    <w:rsid w:val="00873501"/>
    <w:rsid w:val="00876326"/>
    <w:rsid w:val="008945D9"/>
    <w:rsid w:val="008C52E2"/>
    <w:rsid w:val="00902B6E"/>
    <w:rsid w:val="00904AD5"/>
    <w:rsid w:val="0091086F"/>
    <w:rsid w:val="009131A9"/>
    <w:rsid w:val="00916608"/>
    <w:rsid w:val="00933F6C"/>
    <w:rsid w:val="0093408A"/>
    <w:rsid w:val="00937C79"/>
    <w:rsid w:val="00967727"/>
    <w:rsid w:val="009706FB"/>
    <w:rsid w:val="009726FB"/>
    <w:rsid w:val="00992830"/>
    <w:rsid w:val="00994B92"/>
    <w:rsid w:val="009A31D7"/>
    <w:rsid w:val="009A4ACC"/>
    <w:rsid w:val="009B3566"/>
    <w:rsid w:val="009C3899"/>
    <w:rsid w:val="009D71C1"/>
    <w:rsid w:val="009D7CAD"/>
    <w:rsid w:val="009F2CF0"/>
    <w:rsid w:val="00A0160D"/>
    <w:rsid w:val="00A04690"/>
    <w:rsid w:val="00A2686F"/>
    <w:rsid w:val="00A32A3F"/>
    <w:rsid w:val="00A35115"/>
    <w:rsid w:val="00A40DD3"/>
    <w:rsid w:val="00A5332B"/>
    <w:rsid w:val="00A72E1C"/>
    <w:rsid w:val="00A765DC"/>
    <w:rsid w:val="00A830EB"/>
    <w:rsid w:val="00A8311B"/>
    <w:rsid w:val="00A863A2"/>
    <w:rsid w:val="00A91D0E"/>
    <w:rsid w:val="00A938D4"/>
    <w:rsid w:val="00A95202"/>
    <w:rsid w:val="00AA0AC9"/>
    <w:rsid w:val="00AB50C9"/>
    <w:rsid w:val="00AC0049"/>
    <w:rsid w:val="00AD1EFE"/>
    <w:rsid w:val="00AD51FC"/>
    <w:rsid w:val="00AD7E56"/>
    <w:rsid w:val="00AF5CC1"/>
    <w:rsid w:val="00B01F08"/>
    <w:rsid w:val="00B16E8F"/>
    <w:rsid w:val="00B2442F"/>
    <w:rsid w:val="00B30401"/>
    <w:rsid w:val="00B4386B"/>
    <w:rsid w:val="00B6637D"/>
    <w:rsid w:val="00B740AA"/>
    <w:rsid w:val="00B74B8C"/>
    <w:rsid w:val="00BB1B1B"/>
    <w:rsid w:val="00BB76D0"/>
    <w:rsid w:val="00BC363C"/>
    <w:rsid w:val="00BE0C17"/>
    <w:rsid w:val="00C076FC"/>
    <w:rsid w:val="00C17ADF"/>
    <w:rsid w:val="00C268A0"/>
    <w:rsid w:val="00C2774B"/>
    <w:rsid w:val="00C3091A"/>
    <w:rsid w:val="00C353C2"/>
    <w:rsid w:val="00C377A0"/>
    <w:rsid w:val="00C57BB1"/>
    <w:rsid w:val="00C62C24"/>
    <w:rsid w:val="00C62EC6"/>
    <w:rsid w:val="00C635B6"/>
    <w:rsid w:val="00CA24F4"/>
    <w:rsid w:val="00CA5CBD"/>
    <w:rsid w:val="00CB4641"/>
    <w:rsid w:val="00CE005B"/>
    <w:rsid w:val="00CE275C"/>
    <w:rsid w:val="00CE62C1"/>
    <w:rsid w:val="00CF0C8A"/>
    <w:rsid w:val="00D0361A"/>
    <w:rsid w:val="00D03A3E"/>
    <w:rsid w:val="00D1150B"/>
    <w:rsid w:val="00D30ADD"/>
    <w:rsid w:val="00D43A0D"/>
    <w:rsid w:val="00D46867"/>
    <w:rsid w:val="00D526F3"/>
    <w:rsid w:val="00D57724"/>
    <w:rsid w:val="00D57997"/>
    <w:rsid w:val="00D674BA"/>
    <w:rsid w:val="00D6758C"/>
    <w:rsid w:val="00D85C04"/>
    <w:rsid w:val="00DA2034"/>
    <w:rsid w:val="00DC26F4"/>
    <w:rsid w:val="00DC733E"/>
    <w:rsid w:val="00DD13B4"/>
    <w:rsid w:val="00DE5229"/>
    <w:rsid w:val="00DF57BE"/>
    <w:rsid w:val="00E06500"/>
    <w:rsid w:val="00E162EF"/>
    <w:rsid w:val="00E22FD5"/>
    <w:rsid w:val="00E52684"/>
    <w:rsid w:val="00E539C6"/>
    <w:rsid w:val="00E57060"/>
    <w:rsid w:val="00E64D96"/>
    <w:rsid w:val="00E81ADD"/>
    <w:rsid w:val="00E84C2B"/>
    <w:rsid w:val="00E87616"/>
    <w:rsid w:val="00EA5C16"/>
    <w:rsid w:val="00EE526B"/>
    <w:rsid w:val="00EF000D"/>
    <w:rsid w:val="00F02994"/>
    <w:rsid w:val="00F1069A"/>
    <w:rsid w:val="00F2553B"/>
    <w:rsid w:val="00F5032F"/>
    <w:rsid w:val="00F545A3"/>
    <w:rsid w:val="00F54D93"/>
    <w:rsid w:val="00F565C8"/>
    <w:rsid w:val="00F83EE2"/>
    <w:rsid w:val="00FB1502"/>
    <w:rsid w:val="00FB5706"/>
    <w:rsid w:val="00FB7887"/>
    <w:rsid w:val="00FD3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686581"/>
  <w15:chartTrackingRefBased/>
  <w15:docId w15:val="{D6AA0289-BDD6-4532-88D6-029F85CA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2442F"/>
    <w:pPr>
      <w:spacing w:line="276" w:lineRule="auto"/>
    </w:pPr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1A02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A02A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nhideWhenUsed/>
    <w:rsid w:val="00C377A0"/>
    <w:pPr>
      <w:spacing w:before="100" w:beforeAutospacing="1" w:after="100" w:afterAutospacing="1"/>
    </w:pPr>
    <w:rPr>
      <w:rFonts w:ascii="Times New Roman" w:hAnsi="Times New Roman"/>
    </w:rPr>
  </w:style>
  <w:style w:type="paragraph" w:styleId="Akapitzlist">
    <w:name w:val="List Paragraph"/>
    <w:aliases w:val="Preambuła,lp1,normalny tekst,Akapit z list¹,CW_Lista,Numerowanie,BulletC,Wyliczanie,Obiekt,Akapit z listą31,Bullets,Podsis rysunku,L1,2 heading,A_wyliczenie,K-P_odwolanie,Akapit z listą5,maz_wyliczenie,opis dzialania,Akapit z listą BS"/>
    <w:basedOn w:val="Normalny"/>
    <w:link w:val="AkapitzlistZnak"/>
    <w:uiPriority w:val="34"/>
    <w:qFormat/>
    <w:rsid w:val="00120BC8"/>
    <w:pPr>
      <w:ind w:left="720"/>
      <w:contextualSpacing/>
    </w:pPr>
  </w:style>
  <w:style w:type="numbering" w:customStyle="1" w:styleId="Lista1">
    <w:name w:val="Lista1"/>
    <w:basedOn w:val="Bezlisty"/>
    <w:uiPriority w:val="99"/>
    <w:rsid w:val="00120BC8"/>
    <w:pPr>
      <w:numPr>
        <w:numId w:val="1"/>
      </w:numPr>
    </w:p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,f"/>
    <w:basedOn w:val="Normalny"/>
    <w:link w:val="TekstprzypisudolnegoZnak"/>
    <w:rsid w:val="00202ABA"/>
    <w:pPr>
      <w:spacing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,f Znak"/>
    <w:basedOn w:val="Domylnaczcionkaakapitu"/>
    <w:link w:val="Tekstprzypisudolnego"/>
    <w:rsid w:val="00202ABA"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rsid w:val="00202ABA"/>
    <w:rPr>
      <w:vertAlign w:val="superscript"/>
    </w:rPr>
  </w:style>
  <w:style w:type="paragraph" w:customStyle="1" w:styleId="CMSHeadL7">
    <w:name w:val="CMS Head L7"/>
    <w:basedOn w:val="Normalny"/>
    <w:rsid w:val="001024D1"/>
    <w:pPr>
      <w:numPr>
        <w:ilvl w:val="6"/>
        <w:numId w:val="3"/>
      </w:numPr>
      <w:spacing w:after="240" w:line="240" w:lineRule="auto"/>
      <w:outlineLvl w:val="6"/>
    </w:pPr>
    <w:rPr>
      <w:rFonts w:ascii="Times New Roman" w:hAnsi="Times New Roman"/>
      <w:sz w:val="22"/>
      <w:lang w:val="en-GB" w:eastAsia="en-US"/>
    </w:rPr>
  </w:style>
  <w:style w:type="paragraph" w:styleId="Poprawka">
    <w:name w:val="Revision"/>
    <w:hidden/>
    <w:uiPriority w:val="99"/>
    <w:semiHidden/>
    <w:rsid w:val="007163A8"/>
    <w:rPr>
      <w:rFonts w:ascii="Arial" w:hAnsi="Arial"/>
      <w:sz w:val="24"/>
      <w:szCs w:val="24"/>
    </w:rPr>
  </w:style>
  <w:style w:type="character" w:styleId="Odwoaniedokomentarza">
    <w:name w:val="annotation reference"/>
    <w:basedOn w:val="Domylnaczcionkaakapitu"/>
    <w:rsid w:val="00B4386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38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4386B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B438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4386B"/>
    <w:rPr>
      <w:rFonts w:ascii="Arial" w:hAnsi="Arial"/>
      <w:b/>
      <w:bCs/>
    </w:rPr>
  </w:style>
  <w:style w:type="table" w:customStyle="1" w:styleId="TableGrid">
    <w:name w:val="TableGrid"/>
    <w:rsid w:val="009B3566"/>
    <w:rPr>
      <w:rFonts w:ascii="Calibri" w:eastAsia="DengXian" w:hAnsi="Calibri" w:cs="Arial"/>
      <w:sz w:val="24"/>
      <w:szCs w:val="24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apunktowana">
    <w:name w:val="List Bullet"/>
    <w:basedOn w:val="Normalny"/>
    <w:unhideWhenUsed/>
    <w:rsid w:val="00CE275C"/>
    <w:pPr>
      <w:numPr>
        <w:numId w:val="20"/>
      </w:numPr>
      <w:tabs>
        <w:tab w:val="clear" w:pos="360"/>
      </w:tabs>
      <w:ind w:left="0" w:firstLine="0"/>
      <w:contextualSpacing/>
    </w:pPr>
  </w:style>
  <w:style w:type="table" w:styleId="Tabela-Siatka">
    <w:name w:val="Table Grid"/>
    <w:basedOn w:val="Standardowy"/>
    <w:rsid w:val="00CE275C"/>
    <w:rPr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a11">
    <w:name w:val="Lista11"/>
    <w:rsid w:val="009131A9"/>
  </w:style>
  <w:style w:type="numbering" w:customStyle="1" w:styleId="Lista111">
    <w:name w:val="Lista111"/>
    <w:rsid w:val="009131A9"/>
  </w:style>
  <w:style w:type="character" w:customStyle="1" w:styleId="AkapitzlistZnak">
    <w:name w:val="Akapit z listą Znak"/>
    <w:aliases w:val="Preambuła Znak,lp1 Znak,normalny tekst Znak,Akapit z list¹ Znak,CW_Lista Znak,Numerowanie Znak,BulletC Znak,Wyliczanie Znak,Obiekt Znak,Akapit z listą31 Znak,Bullets Znak,Podsis rysunku Znak,L1 Znak,2 heading Znak,A_wyliczenie Znak"/>
    <w:link w:val="Akapitzlist"/>
    <w:uiPriority w:val="34"/>
    <w:qFormat/>
    <w:locked/>
    <w:rsid w:val="00A32A3F"/>
    <w:rPr>
      <w:rFonts w:ascii="Arial" w:hAnsi="Arial"/>
      <w:sz w:val="24"/>
      <w:szCs w:val="24"/>
    </w:rPr>
  </w:style>
  <w:style w:type="numbering" w:customStyle="1" w:styleId="Lista112">
    <w:name w:val="Lista112"/>
    <w:rsid w:val="00781A04"/>
    <w:pPr>
      <w:numPr>
        <w:numId w:val="5"/>
      </w:numPr>
    </w:pPr>
  </w:style>
  <w:style w:type="numbering" w:customStyle="1" w:styleId="Lista113">
    <w:name w:val="Lista113"/>
    <w:rsid w:val="00AC0049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1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4E62945E-E53E-41EB-AF7A-EB114A06D4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EFC2DB-2919-4049-81D7-6204E7F8F5B0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listownik-Pomorskie-FE-UMWP-UE-EFRR-RPO2014-2020-2018.dot</Template>
  <TotalTime>82</TotalTime>
  <Pages>20</Pages>
  <Words>2191</Words>
  <Characters>15717</Characters>
  <Application>Microsoft Office Word</Application>
  <DocSecurity>0</DocSecurity>
  <Lines>130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17873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edytowalne do SWZ</dc:title>
  <dc:subject/>
  <dc:creator>PUP Gdynia</dc:creator>
  <cp:keywords>załączniki, edytowalne, swz</cp:keywords>
  <cp:lastModifiedBy>Barbara Phean</cp:lastModifiedBy>
  <cp:revision>24</cp:revision>
  <cp:lastPrinted>2023-08-03T10:50:00Z</cp:lastPrinted>
  <dcterms:created xsi:type="dcterms:W3CDTF">2023-08-18T09:47:00Z</dcterms:created>
  <dcterms:modified xsi:type="dcterms:W3CDTF">2026-05-08T12:57:00Z</dcterms:modified>
</cp:coreProperties>
</file>